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A70F" w14:textId="1DAF7433" w:rsidR="001561B0" w:rsidRPr="00207615" w:rsidRDefault="001561B0" w:rsidP="001561B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76608F">
        <w:rPr>
          <w:rFonts w:cs="Arial"/>
          <w:sz w:val="24"/>
          <w:szCs w:val="24"/>
        </w:rPr>
        <w:t>12206</w:t>
      </w:r>
    </w:p>
    <w:p w14:paraId="53A9E81A" w14:textId="77777777" w:rsidR="001561B0" w:rsidRPr="00C51EC1" w:rsidRDefault="001561B0" w:rsidP="001561B0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43827CD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93E44">
        <w:rPr>
          <w:rFonts w:ascii="Arial" w:hAnsi="Arial"/>
          <w:sz w:val="24"/>
          <w:lang w:val="en-US"/>
        </w:rPr>
        <w:t>9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2</w:t>
      </w:r>
      <w:r w:rsidR="001561B0">
        <w:rPr>
          <w:rFonts w:ascii="Arial" w:hAnsi="Arial"/>
          <w:sz w:val="24"/>
          <w:lang w:val="en-US"/>
        </w:rPr>
        <w:t>1.</w:t>
      </w:r>
      <w:r w:rsidR="002366D4">
        <w:rPr>
          <w:rFonts w:ascii="Arial" w:hAnsi="Arial"/>
          <w:sz w:val="24"/>
          <w:lang w:val="en-US"/>
        </w:rPr>
        <w:t>1</w:t>
      </w:r>
      <w:r w:rsidR="001B5EA3" w:rsidRPr="00B13697">
        <w:rPr>
          <w:rFonts w:ascii="Arial" w:hAnsi="Arial"/>
          <w:sz w:val="24"/>
          <w:lang w:val="en-US"/>
        </w:rPr>
        <w:t>.</w:t>
      </w:r>
      <w:r w:rsidR="002366D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725B00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8B0889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793E44">
        <w:rPr>
          <w:rFonts w:ascii="Arial" w:hAnsi="Arial"/>
          <w:sz w:val="24"/>
          <w:lang w:val="en-US"/>
        </w:rPr>
        <w:t xml:space="preserve"> </w:t>
      </w:r>
      <w:r w:rsidR="008B0889">
        <w:rPr>
          <w:rFonts w:ascii="Arial" w:hAnsi="Arial"/>
          <w:sz w:val="24"/>
          <w:lang w:val="en-US"/>
        </w:rPr>
        <w:t>issues in cor</w:t>
      </w:r>
      <w:r w:rsidR="002F11A3">
        <w:rPr>
          <w:rFonts w:ascii="Arial" w:hAnsi="Arial"/>
          <w:sz w:val="24"/>
          <w:lang w:val="en-US"/>
        </w:rPr>
        <w:t>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E5340C" w14:textId="33991099" w:rsidR="00D51790" w:rsidRPr="004D4A87" w:rsidRDefault="00D51790" w:rsidP="00D51790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>
        <w:rPr>
          <w:sz w:val="22"/>
          <w:szCs w:val="22"/>
          <w:lang w:val="en-US"/>
        </w:rPr>
        <w:t>103</w:t>
      </w:r>
      <w:r w:rsidRPr="004D4A87">
        <w:rPr>
          <w:sz w:val="22"/>
          <w:szCs w:val="22"/>
          <w:lang w:val="en-US"/>
        </w:rPr>
        <w:t xml:space="preserve">-e meeting, </w:t>
      </w:r>
      <w:r>
        <w:rPr>
          <w:sz w:val="22"/>
          <w:szCs w:val="22"/>
          <w:lang w:val="en-US"/>
        </w:rPr>
        <w:t xml:space="preserve">RAN4 discussed core maintenance issues for </w:t>
      </w:r>
      <w:r w:rsidR="00A16C11">
        <w:rPr>
          <w:sz w:val="22"/>
          <w:szCs w:val="22"/>
          <w:lang w:val="en-US"/>
        </w:rPr>
        <w:t xml:space="preserve">NR </w:t>
      </w:r>
      <w:r w:rsidR="009601EF">
        <w:rPr>
          <w:sz w:val="22"/>
          <w:szCs w:val="22"/>
          <w:lang w:val="en-US"/>
        </w:rPr>
        <w:t xml:space="preserve">IIOT URLLC </w:t>
      </w:r>
      <w:r w:rsidR="007A2301">
        <w:rPr>
          <w:sz w:val="22"/>
          <w:szCs w:val="22"/>
          <w:lang w:val="en-US"/>
        </w:rPr>
        <w:t xml:space="preserve">propagation delay compensation </w:t>
      </w:r>
      <w:r w:rsidR="00F129F8">
        <w:rPr>
          <w:sz w:val="22"/>
          <w:szCs w:val="22"/>
          <w:lang w:val="en-US"/>
        </w:rPr>
        <w:t xml:space="preserve">(PDC) </w:t>
      </w:r>
      <w:r w:rsidR="007A2301">
        <w:rPr>
          <w:sz w:val="22"/>
          <w:szCs w:val="22"/>
          <w:lang w:val="en-US"/>
        </w:rPr>
        <w:t>enhancements</w:t>
      </w:r>
      <w:r>
        <w:rPr>
          <w:sz w:val="22"/>
          <w:szCs w:val="22"/>
          <w:lang w:val="en-US"/>
        </w:rPr>
        <w:t>.</w:t>
      </w:r>
      <w:r w:rsidRPr="004D4A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latest agreements</w:t>
      </w:r>
      <w:r w:rsidRPr="004D4A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and open issues </w:t>
      </w:r>
      <w:r w:rsidRPr="004D4A87">
        <w:rPr>
          <w:sz w:val="22"/>
          <w:szCs w:val="22"/>
          <w:lang w:val="en-US"/>
        </w:rPr>
        <w:t>w</w:t>
      </w:r>
      <w:r>
        <w:rPr>
          <w:sz w:val="22"/>
          <w:szCs w:val="22"/>
          <w:lang w:val="en-US"/>
        </w:rPr>
        <w:t>ere</w:t>
      </w:r>
      <w:r w:rsidRPr="004D4A87">
        <w:rPr>
          <w:sz w:val="22"/>
          <w:szCs w:val="22"/>
          <w:lang w:val="en-US"/>
        </w:rPr>
        <w:t xml:space="preserve"> captured in a WF [1]. In this paper, we </w:t>
      </w:r>
      <w:r>
        <w:rPr>
          <w:sz w:val="22"/>
          <w:szCs w:val="22"/>
          <w:lang w:val="en-US"/>
        </w:rPr>
        <w:t xml:space="preserve">continue </w:t>
      </w:r>
      <w:r w:rsidRPr="004D4A87">
        <w:rPr>
          <w:sz w:val="22"/>
          <w:szCs w:val="22"/>
          <w:lang w:val="en-US"/>
        </w:rPr>
        <w:t>discuss</w:t>
      </w:r>
      <w:r>
        <w:rPr>
          <w:sz w:val="22"/>
          <w:szCs w:val="22"/>
          <w:lang w:val="en-US"/>
        </w:rPr>
        <w:t>ing</w:t>
      </w:r>
      <w:r w:rsidRPr="004D4A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open issues under the following topics</w:t>
      </w:r>
      <w:r w:rsidRPr="004D4A87">
        <w:rPr>
          <w:sz w:val="22"/>
          <w:szCs w:val="22"/>
          <w:lang w:val="en-US"/>
        </w:rPr>
        <w:t>:</w:t>
      </w:r>
    </w:p>
    <w:p w14:paraId="6773B0FA" w14:textId="48710B34" w:rsidR="0073075C" w:rsidRDefault="00A16C11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 xml:space="preserve">Number of samples for </w:t>
      </w:r>
      <w:r w:rsidR="000E5DCF">
        <w:rPr>
          <w:sz w:val="22"/>
          <w:szCs w:val="22"/>
        </w:rPr>
        <w:t>UE Rx-Tx</w:t>
      </w:r>
    </w:p>
    <w:p w14:paraId="33C79C2A" w14:textId="21B8958E" w:rsidR="00A0128C" w:rsidRDefault="00A0128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Collisions with measurement gaps</w:t>
      </w:r>
      <w:r w:rsidR="0045540C">
        <w:rPr>
          <w:sz w:val="22"/>
          <w:szCs w:val="22"/>
        </w:rPr>
        <w:t xml:space="preserve"> or PPW</w:t>
      </w:r>
    </w:p>
    <w:p w14:paraId="5C4490C5" w14:textId="7FC5A17E" w:rsidR="0099042E" w:rsidRDefault="00174FC4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Measurement requirements with DRX</w:t>
      </w:r>
    </w:p>
    <w:p w14:paraId="535DD2E5" w14:textId="4AE71C40" w:rsidR="006E464E" w:rsidRDefault="006E464E" w:rsidP="005D6C7D">
      <w:pPr>
        <w:pStyle w:val="Heading1"/>
        <w:rPr>
          <w:lang w:val="en-US"/>
        </w:rPr>
      </w:pPr>
      <w:r>
        <w:rPr>
          <w:lang w:val="en-US"/>
        </w:rPr>
        <w:t>Number of samples</w:t>
      </w:r>
      <w:r w:rsidR="000E5DCF">
        <w:rPr>
          <w:lang w:val="en-US"/>
        </w:rPr>
        <w:t xml:space="preserve"> for UE Rx-Tx</w:t>
      </w:r>
    </w:p>
    <w:p w14:paraId="4A120E52" w14:textId="52176D4B" w:rsidR="00F0373A" w:rsidRPr="00F129F8" w:rsidRDefault="00F0373A" w:rsidP="00F0373A">
      <w:pPr>
        <w:rPr>
          <w:sz w:val="22"/>
          <w:szCs w:val="22"/>
          <w:lang w:val="en-US"/>
        </w:rPr>
      </w:pPr>
      <w:r w:rsidRPr="00F129F8">
        <w:rPr>
          <w:sz w:val="22"/>
          <w:szCs w:val="22"/>
          <w:lang w:val="en-US"/>
        </w:rPr>
        <w:t xml:space="preserve">One issue that was further discussed in RAN4#103-e </w:t>
      </w:r>
      <w:r w:rsidR="00F129F8" w:rsidRPr="00F129F8">
        <w:rPr>
          <w:sz w:val="22"/>
          <w:szCs w:val="22"/>
          <w:lang w:val="en-US"/>
        </w:rPr>
        <w:t>is the number of samples specified in the measurement requirements for RTT-based PDC.</w:t>
      </w:r>
    </w:p>
    <w:p w14:paraId="69766E49" w14:textId="173EA2F4" w:rsidR="004371EB" w:rsidRDefault="004371EB" w:rsidP="004371EB">
      <w:pPr>
        <w:rPr>
          <w:lang w:val="en-US"/>
        </w:rPr>
      </w:pPr>
      <w:r w:rsidRPr="004371EB">
        <w:rPr>
          <w:noProof/>
          <w:lang w:val="en-US"/>
        </w:rPr>
        <mc:AlternateContent>
          <mc:Choice Requires="wps">
            <w:drawing>
              <wp:inline distT="0" distB="0" distL="0" distR="0" wp14:anchorId="07EC701D" wp14:editId="14D2B05E">
                <wp:extent cx="60960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C00BF" w14:textId="77777777" w:rsidR="00B2773D" w:rsidRPr="00B2773D" w:rsidRDefault="00B2773D" w:rsidP="00B2773D">
                            <w:r w:rsidRPr="00B2773D">
                              <w:rPr>
                                <w:bCs/>
                              </w:rPr>
                              <w:t>Issue 1-3: The number of samples assumed for deriving the accuracy requirements [1 or 4]?</w:t>
                            </w:r>
                          </w:p>
                          <w:p w14:paraId="72456884" w14:textId="77777777" w:rsidR="00B2773D" w:rsidRPr="00B2773D" w:rsidRDefault="00B2773D" w:rsidP="00B2773D">
                            <w:r w:rsidRPr="00B2773D">
                              <w:t>Way forward: further discuss</w:t>
                            </w:r>
                          </w:p>
                          <w:p w14:paraId="6BC77494" w14:textId="77777777" w:rsidR="00B2773D" w:rsidRPr="00B2773D" w:rsidRDefault="00B2773D" w:rsidP="00B2773D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B2773D">
                              <w:t>Option 1: samples assumed for deriving the accuracy requirements: 1</w:t>
                            </w:r>
                          </w:p>
                          <w:p w14:paraId="51C597C8" w14:textId="4BAF45D1" w:rsidR="004371EB" w:rsidRDefault="00B2773D" w:rsidP="00B2773D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B2773D">
                              <w:t>Option 2: samples assumed for deriving the accuracy requirements: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EC70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">
                <v:textbox style="mso-fit-shape-to-text:t">
                  <w:txbxContent>
                    <w:p w14:paraId="09CC00BF" w14:textId="77777777" w:rsidR="00B2773D" w:rsidRPr="00B2773D" w:rsidRDefault="00B2773D" w:rsidP="00B2773D">
                      <w:r w:rsidRPr="00B2773D">
                        <w:rPr>
                          <w:bCs/>
                        </w:rPr>
                        <w:t>Issue 1-3: The number of samples assumed for deriving the accuracy requirements [1 or 4]?</w:t>
                      </w:r>
                    </w:p>
                    <w:p w14:paraId="72456884" w14:textId="77777777" w:rsidR="00B2773D" w:rsidRPr="00B2773D" w:rsidRDefault="00B2773D" w:rsidP="00B2773D">
                      <w:r w:rsidRPr="00B2773D">
                        <w:t>Way forward: further discuss</w:t>
                      </w:r>
                    </w:p>
                    <w:p w14:paraId="6BC77494" w14:textId="77777777" w:rsidR="00B2773D" w:rsidRPr="00B2773D" w:rsidRDefault="00B2773D" w:rsidP="00B2773D">
                      <w:pPr>
                        <w:numPr>
                          <w:ilvl w:val="0"/>
                          <w:numId w:val="33"/>
                        </w:numPr>
                      </w:pPr>
                      <w:r w:rsidRPr="00B2773D">
                        <w:t>Option 1: samples assumed for deriving the accuracy requirements: 1</w:t>
                      </w:r>
                    </w:p>
                    <w:p w14:paraId="51C597C8" w14:textId="4BAF45D1" w:rsidR="004371EB" w:rsidRDefault="00B2773D" w:rsidP="00B2773D">
                      <w:pPr>
                        <w:numPr>
                          <w:ilvl w:val="0"/>
                          <w:numId w:val="33"/>
                        </w:numPr>
                      </w:pPr>
                      <w:r w:rsidRPr="00B2773D">
                        <w:t>Option 2: samples assumed for deriving the accuracy requirements: 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81EA87" w14:textId="2E2F3959" w:rsidR="00BC02E5" w:rsidRDefault="006827AB" w:rsidP="004371EB">
      <w:pPr>
        <w:rPr>
          <w:rFonts w:eastAsiaTheme="minorEastAsia"/>
          <w:sz w:val="22"/>
          <w:szCs w:val="22"/>
          <w:lang w:val="en-US" w:eastAsia="zh-CN"/>
        </w:rPr>
      </w:pPr>
      <w:r w:rsidRPr="006827AB">
        <w:rPr>
          <w:rFonts w:eastAsiaTheme="minorEastAsia"/>
          <w:sz w:val="22"/>
          <w:szCs w:val="22"/>
          <w:lang w:val="en-US" w:eastAsia="zh-CN"/>
        </w:rPr>
        <w:t xml:space="preserve">For </w:t>
      </w:r>
      <w:r>
        <w:rPr>
          <w:rFonts w:eastAsiaTheme="minorEastAsia"/>
          <w:sz w:val="22"/>
          <w:szCs w:val="22"/>
          <w:lang w:val="en-US" w:eastAsia="zh-CN"/>
        </w:rPr>
        <w:t xml:space="preserve">RTT-based PDC using </w:t>
      </w:r>
      <w:r w:rsidRPr="006827AB">
        <w:rPr>
          <w:rFonts w:eastAsiaTheme="minorEastAsia"/>
          <w:sz w:val="22"/>
          <w:szCs w:val="22"/>
          <w:lang w:val="en-US" w:eastAsia="zh-CN"/>
        </w:rPr>
        <w:t>PRS</w:t>
      </w:r>
      <w:r>
        <w:rPr>
          <w:rFonts w:eastAsiaTheme="minorEastAsia"/>
          <w:sz w:val="22"/>
          <w:szCs w:val="22"/>
          <w:lang w:val="en-US" w:eastAsia="zh-CN"/>
        </w:rPr>
        <w:t xml:space="preserve"> as the DL reference signal,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RAN4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 agreed to leverage Rel-16 requirements based on 4 samples</w:t>
      </w:r>
      <w:r>
        <w:rPr>
          <w:rFonts w:eastAsiaTheme="minorEastAsia"/>
          <w:sz w:val="22"/>
          <w:szCs w:val="22"/>
          <w:lang w:val="en-US" w:eastAsia="zh-CN"/>
        </w:rPr>
        <w:t xml:space="preserve"> [</w:t>
      </w:r>
      <w:r w:rsidR="00FA7BD3">
        <w:rPr>
          <w:rFonts w:eastAsiaTheme="minorEastAsia"/>
          <w:sz w:val="22"/>
          <w:szCs w:val="22"/>
          <w:lang w:val="en-US" w:eastAsia="zh-CN"/>
        </w:rPr>
        <w:t>2</w:t>
      </w:r>
      <w:r>
        <w:rPr>
          <w:rFonts w:eastAsiaTheme="minorEastAsia"/>
          <w:sz w:val="22"/>
          <w:szCs w:val="22"/>
          <w:lang w:val="en-US" w:eastAsia="zh-CN"/>
        </w:rPr>
        <w:t>]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216D0B">
        <w:rPr>
          <w:rFonts w:eastAsiaTheme="minorEastAsia"/>
          <w:sz w:val="22"/>
          <w:szCs w:val="22"/>
          <w:lang w:val="en-US" w:eastAsia="zh-CN"/>
        </w:rPr>
        <w:t xml:space="preserve">RAN4 would not be able to leverage the existing requirements if </w:t>
      </w:r>
      <w:r w:rsidR="001710FA">
        <w:rPr>
          <w:rFonts w:eastAsiaTheme="minorEastAsia"/>
          <w:sz w:val="22"/>
          <w:szCs w:val="22"/>
          <w:lang w:val="en-US" w:eastAsia="zh-CN"/>
        </w:rPr>
        <w:t xml:space="preserve">a single sample is assumed. </w:t>
      </w: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RAN4 should agree to use the same number of samples </w:t>
      </w:r>
      <w:r w:rsidR="00B94EA6">
        <w:rPr>
          <w:rFonts w:eastAsiaTheme="minorEastAsia"/>
          <w:sz w:val="22"/>
          <w:szCs w:val="22"/>
          <w:lang w:val="en-US" w:eastAsia="zh-CN"/>
        </w:rPr>
        <w:t>when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 TRS</w:t>
      </w:r>
      <w:r w:rsidR="00B94EA6" w:rsidRPr="00B94EA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B94EA6">
        <w:rPr>
          <w:rFonts w:eastAsiaTheme="minorEastAsia"/>
          <w:sz w:val="22"/>
          <w:szCs w:val="22"/>
          <w:lang w:val="en-US" w:eastAsia="zh-CN"/>
        </w:rPr>
        <w:t>as the DL reference signal</w:t>
      </w:r>
      <w:r w:rsidRPr="006827AB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5B38D5">
        <w:rPr>
          <w:rFonts w:eastAsiaTheme="minorEastAsia"/>
          <w:sz w:val="22"/>
          <w:szCs w:val="22"/>
          <w:lang w:val="en-US" w:eastAsia="zh-CN"/>
        </w:rPr>
        <w:t xml:space="preserve">The TRS configuration </w:t>
      </w:r>
      <w:r w:rsidR="008B426A">
        <w:rPr>
          <w:rFonts w:eastAsiaTheme="minorEastAsia"/>
          <w:sz w:val="22"/>
          <w:szCs w:val="22"/>
          <w:lang w:val="en-US" w:eastAsia="zh-CN"/>
        </w:rPr>
        <w:t>of 4 resources in 2 slots, agreed in the simulation assumptions</w:t>
      </w:r>
      <w:r w:rsidR="00274021">
        <w:rPr>
          <w:rFonts w:eastAsiaTheme="minorEastAsia"/>
          <w:sz w:val="22"/>
          <w:szCs w:val="22"/>
          <w:lang w:val="en-US" w:eastAsia="zh-CN"/>
        </w:rPr>
        <w:t xml:space="preserve"> for RTT-based PDC, should give comparable performance to </w:t>
      </w:r>
      <w:r w:rsidR="00D05175">
        <w:rPr>
          <w:rFonts w:eastAsiaTheme="minorEastAsia"/>
          <w:sz w:val="22"/>
          <w:szCs w:val="22"/>
          <w:lang w:val="en-US" w:eastAsia="zh-CN"/>
        </w:rPr>
        <w:t>PRS</w:t>
      </w:r>
      <w:r w:rsidR="00BC02E5">
        <w:rPr>
          <w:rFonts w:eastAsiaTheme="minorEastAsia"/>
          <w:sz w:val="22"/>
          <w:szCs w:val="22"/>
          <w:lang w:val="en-US" w:eastAsia="zh-CN"/>
        </w:rPr>
        <w:t xml:space="preserve"> with a single repetition.</w:t>
      </w:r>
    </w:p>
    <w:p w14:paraId="1D36B61C" w14:textId="534A1A0A" w:rsidR="00A4490C" w:rsidRDefault="00BC02E5" w:rsidP="004371EB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Furthermore, it was pointed out in RAN4#10</w:t>
      </w:r>
      <w:r w:rsidR="009F17EC">
        <w:rPr>
          <w:rFonts w:eastAsiaTheme="minorEastAsia"/>
          <w:sz w:val="22"/>
          <w:szCs w:val="22"/>
          <w:lang w:val="en-US" w:eastAsia="zh-CN"/>
        </w:rPr>
        <w:t xml:space="preserve">3-e that </w:t>
      </w:r>
      <w:r w:rsidR="00E333A1">
        <w:rPr>
          <w:rFonts w:eastAsiaTheme="minorEastAsia"/>
          <w:sz w:val="22"/>
          <w:szCs w:val="22"/>
          <w:lang w:val="en-US" w:eastAsia="zh-CN"/>
        </w:rPr>
        <w:t xml:space="preserve">the definition of </w:t>
      </w:r>
      <w:r w:rsidR="0071498D">
        <w:rPr>
          <w:rFonts w:eastAsiaTheme="minorEastAsia"/>
          <w:sz w:val="22"/>
          <w:szCs w:val="22"/>
          <w:lang w:val="en-US" w:eastAsia="zh-CN"/>
        </w:rPr>
        <w:t xml:space="preserve">the PDC </w:t>
      </w:r>
      <w:r w:rsidR="00E333A1">
        <w:rPr>
          <w:rFonts w:eastAsiaTheme="minorEastAsia"/>
          <w:sz w:val="22"/>
          <w:szCs w:val="22"/>
          <w:lang w:val="en-US" w:eastAsia="zh-CN"/>
        </w:rPr>
        <w:t xml:space="preserve">measurement period requirement should </w:t>
      </w:r>
      <w:r w:rsidR="00173AA0">
        <w:rPr>
          <w:rFonts w:eastAsiaTheme="minorEastAsia"/>
          <w:sz w:val="22"/>
          <w:szCs w:val="22"/>
          <w:lang w:val="en-US" w:eastAsia="zh-CN"/>
        </w:rPr>
        <w:t>consider fading propagation conditions</w:t>
      </w:r>
      <w:r w:rsidR="0085112D">
        <w:rPr>
          <w:rFonts w:eastAsiaTheme="minorEastAsia"/>
          <w:sz w:val="22"/>
          <w:szCs w:val="22"/>
          <w:lang w:val="en-US" w:eastAsia="zh-CN"/>
        </w:rPr>
        <w:t>, in addition to AWGN</w:t>
      </w:r>
      <w:r w:rsidR="00173AA0">
        <w:rPr>
          <w:rFonts w:eastAsiaTheme="minorEastAsia"/>
          <w:sz w:val="22"/>
          <w:szCs w:val="22"/>
          <w:lang w:val="en-US" w:eastAsia="zh-CN"/>
        </w:rPr>
        <w:t xml:space="preserve"> [3]. 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>As it was observed in Rel-16 NR positioning, performance does improve with additional samples, particularly for small RS BW and non-AWGN propagation condition</w:t>
      </w:r>
      <w:r w:rsidR="00F13C0A">
        <w:rPr>
          <w:rFonts w:eastAsiaTheme="minorEastAsia"/>
          <w:sz w:val="22"/>
          <w:szCs w:val="22"/>
          <w:lang w:val="en-US" w:eastAsia="zh-CN"/>
        </w:rPr>
        <w:t>s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 xml:space="preserve">. We favor defining </w:t>
      </w:r>
      <w:r w:rsidR="0085112D">
        <w:rPr>
          <w:rFonts w:eastAsiaTheme="minorEastAsia"/>
          <w:sz w:val="22"/>
          <w:szCs w:val="22"/>
          <w:lang w:val="en-US" w:eastAsia="zh-CN"/>
        </w:rPr>
        <w:t xml:space="preserve">measurement 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>accuracy requirements</w:t>
      </w:r>
      <w:r w:rsidR="00420224">
        <w:rPr>
          <w:rFonts w:eastAsiaTheme="minorEastAsia"/>
          <w:sz w:val="22"/>
          <w:szCs w:val="22"/>
          <w:lang w:val="en-US" w:eastAsia="zh-CN"/>
        </w:rPr>
        <w:t xml:space="preserve"> for RTT-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>based</w:t>
      </w:r>
      <w:r w:rsidR="00420224">
        <w:rPr>
          <w:rFonts w:eastAsiaTheme="minorEastAsia"/>
          <w:sz w:val="22"/>
          <w:szCs w:val="22"/>
          <w:lang w:val="en-US" w:eastAsia="zh-CN"/>
        </w:rPr>
        <w:t xml:space="preserve"> PDCH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0224">
        <w:rPr>
          <w:rFonts w:eastAsiaTheme="minorEastAsia"/>
          <w:sz w:val="22"/>
          <w:szCs w:val="22"/>
          <w:lang w:val="en-US" w:eastAsia="zh-CN"/>
        </w:rPr>
        <w:t>in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 xml:space="preserve"> </w:t>
      </w:r>
      <w:proofErr w:type="gramStart"/>
      <w:r w:rsidR="006827AB" w:rsidRPr="006827AB">
        <w:rPr>
          <w:rFonts w:eastAsiaTheme="minorEastAsia"/>
          <w:sz w:val="22"/>
          <w:szCs w:val="22"/>
          <w:lang w:val="en-US" w:eastAsia="zh-CN"/>
        </w:rPr>
        <w:t>AWGN</w:t>
      </w:r>
      <w:proofErr w:type="gramEnd"/>
      <w:r w:rsidR="006827AB" w:rsidRPr="006827AB">
        <w:rPr>
          <w:rFonts w:eastAsiaTheme="minorEastAsia"/>
          <w:sz w:val="22"/>
          <w:szCs w:val="22"/>
          <w:lang w:val="en-US" w:eastAsia="zh-CN"/>
        </w:rPr>
        <w:t xml:space="preserve"> but the measurement period requirement should be more inclusive.</w:t>
      </w:r>
    </w:p>
    <w:p w14:paraId="58FE3053" w14:textId="719A1CF2" w:rsidR="00310589" w:rsidRPr="006827AB" w:rsidRDefault="00A4490C" w:rsidP="004371EB">
      <w:pPr>
        <w:rPr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 w:eastAsia="zh-CN"/>
        </w:rPr>
        <w:t>Finally, we do not see a strong motivation to define requirements</w:t>
      </w:r>
      <w:r w:rsidR="006827AB" w:rsidRPr="006827AB">
        <w:rPr>
          <w:rFonts w:eastAsiaTheme="minorEastAsia"/>
          <w:sz w:val="22"/>
          <w:szCs w:val="22"/>
          <w:lang w:val="en-US" w:eastAsia="zh-CN"/>
        </w:rPr>
        <w:t xml:space="preserve"> for single-sample PDC measurements.</w:t>
      </w:r>
    </w:p>
    <w:p w14:paraId="5B5DC240" w14:textId="74936D6E" w:rsidR="00A0128C" w:rsidRPr="006827AB" w:rsidRDefault="006827AB" w:rsidP="004371EB">
      <w:pPr>
        <w:rPr>
          <w:b/>
          <w:bCs/>
          <w:sz w:val="22"/>
          <w:szCs w:val="22"/>
          <w:lang w:val="en-US"/>
        </w:rPr>
      </w:pPr>
      <w:r w:rsidRPr="006827AB">
        <w:rPr>
          <w:b/>
          <w:bCs/>
          <w:sz w:val="22"/>
          <w:szCs w:val="22"/>
          <w:lang w:val="en-US"/>
        </w:rPr>
        <w:t xml:space="preserve">Proposal 1: </w:t>
      </w:r>
      <w:r w:rsidR="0075531A">
        <w:rPr>
          <w:b/>
          <w:bCs/>
          <w:sz w:val="22"/>
          <w:szCs w:val="22"/>
          <w:lang w:val="en-US"/>
        </w:rPr>
        <w:t xml:space="preserve">Rel-17 </w:t>
      </w:r>
      <w:r w:rsidR="00D70CAA">
        <w:rPr>
          <w:b/>
          <w:bCs/>
          <w:sz w:val="22"/>
          <w:szCs w:val="22"/>
          <w:lang w:val="en-US"/>
        </w:rPr>
        <w:t xml:space="preserve">UE </w:t>
      </w:r>
      <w:r w:rsidR="00F55120">
        <w:rPr>
          <w:b/>
          <w:bCs/>
          <w:sz w:val="22"/>
          <w:szCs w:val="22"/>
          <w:lang w:val="en-US"/>
        </w:rPr>
        <w:t xml:space="preserve">Rx-Tx </w:t>
      </w:r>
      <w:r w:rsidR="0075531A">
        <w:rPr>
          <w:b/>
          <w:bCs/>
          <w:sz w:val="22"/>
          <w:szCs w:val="22"/>
          <w:lang w:val="en-US"/>
        </w:rPr>
        <w:t>measurement requirements for RTT-based PDC</w:t>
      </w:r>
      <w:r w:rsidR="00D70CAA">
        <w:rPr>
          <w:b/>
          <w:bCs/>
          <w:sz w:val="22"/>
          <w:szCs w:val="22"/>
          <w:lang w:val="en-US"/>
        </w:rPr>
        <w:t>, using either PRS or TRS as the DL reference signal,</w:t>
      </w:r>
      <w:r w:rsidR="0075531A">
        <w:rPr>
          <w:b/>
          <w:bCs/>
          <w:sz w:val="22"/>
          <w:szCs w:val="22"/>
          <w:lang w:val="en-US"/>
        </w:rPr>
        <w:t xml:space="preserve"> are based on 4 samples.</w:t>
      </w:r>
    </w:p>
    <w:p w14:paraId="03D00799" w14:textId="43BC9A9E" w:rsidR="00BD5C5A" w:rsidRDefault="00BD5C5A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Collisions with measurement gaps</w:t>
      </w:r>
      <w:r w:rsidR="0045540C">
        <w:rPr>
          <w:lang w:val="en-US"/>
        </w:rPr>
        <w:t xml:space="preserve"> or PPW</w:t>
      </w:r>
    </w:p>
    <w:p w14:paraId="35846682" w14:textId="02725511" w:rsidR="00A712C5" w:rsidRPr="00812264" w:rsidRDefault="00A712C5" w:rsidP="00A712C5">
      <w:pPr>
        <w:rPr>
          <w:sz w:val="22"/>
          <w:szCs w:val="22"/>
          <w:lang w:val="en-US"/>
        </w:rPr>
      </w:pPr>
      <w:r w:rsidRPr="00812264">
        <w:rPr>
          <w:sz w:val="22"/>
          <w:szCs w:val="22"/>
          <w:lang w:val="en-US"/>
        </w:rPr>
        <w:t xml:space="preserve">The impact </w:t>
      </w:r>
      <w:r w:rsidR="00EC6940" w:rsidRPr="00812264">
        <w:rPr>
          <w:sz w:val="22"/>
          <w:szCs w:val="22"/>
          <w:lang w:val="en-US"/>
        </w:rPr>
        <w:t xml:space="preserve">of collisions </w:t>
      </w:r>
      <w:r w:rsidR="003D0B37">
        <w:rPr>
          <w:sz w:val="22"/>
          <w:szCs w:val="22"/>
          <w:lang w:val="en-US"/>
        </w:rPr>
        <w:t>between</w:t>
      </w:r>
      <w:r w:rsidR="00EC6940" w:rsidRPr="00812264">
        <w:rPr>
          <w:sz w:val="22"/>
          <w:szCs w:val="22"/>
          <w:lang w:val="en-US"/>
        </w:rPr>
        <w:t xml:space="preserve"> </w:t>
      </w:r>
      <w:r w:rsidR="003D0B37">
        <w:rPr>
          <w:sz w:val="22"/>
          <w:szCs w:val="22"/>
          <w:lang w:val="en-US"/>
        </w:rPr>
        <w:t xml:space="preserve">PDC </w:t>
      </w:r>
      <w:r w:rsidR="00972001">
        <w:rPr>
          <w:sz w:val="22"/>
          <w:szCs w:val="22"/>
          <w:lang w:val="en-US"/>
        </w:rPr>
        <w:t xml:space="preserve">RS </w:t>
      </w:r>
      <w:r w:rsidR="003D0B37">
        <w:rPr>
          <w:sz w:val="22"/>
          <w:szCs w:val="22"/>
          <w:lang w:val="en-US"/>
        </w:rPr>
        <w:t xml:space="preserve">resources and </w:t>
      </w:r>
      <w:r w:rsidR="00EC6940" w:rsidRPr="00812264">
        <w:rPr>
          <w:sz w:val="22"/>
          <w:szCs w:val="22"/>
          <w:lang w:val="en-US"/>
        </w:rPr>
        <w:t xml:space="preserve">measurement gaps was discussed </w:t>
      </w:r>
      <w:r w:rsidR="00812264" w:rsidRPr="00812264">
        <w:rPr>
          <w:sz w:val="22"/>
          <w:szCs w:val="22"/>
          <w:lang w:val="en-US"/>
        </w:rPr>
        <w:t>in RAN4#103-e</w:t>
      </w:r>
      <w:r w:rsidR="00812264">
        <w:rPr>
          <w:sz w:val="22"/>
          <w:szCs w:val="22"/>
          <w:lang w:val="en-US"/>
        </w:rPr>
        <w:t xml:space="preserve">, with the following options being captured </w:t>
      </w:r>
      <w:r w:rsidR="00A357C3">
        <w:rPr>
          <w:sz w:val="22"/>
          <w:szCs w:val="22"/>
          <w:lang w:val="en-US"/>
        </w:rPr>
        <w:t>in the WF [1].</w:t>
      </w:r>
    </w:p>
    <w:p w14:paraId="2CE571FC" w14:textId="162CDC6D" w:rsidR="00BD5C5A" w:rsidRDefault="00BD5C5A" w:rsidP="00BD5C5A">
      <w:pPr>
        <w:rPr>
          <w:lang w:val="en-US"/>
        </w:rPr>
      </w:pPr>
      <w:r w:rsidRPr="00BD5C5A">
        <w:rPr>
          <w:noProof/>
          <w:lang w:val="en-US"/>
        </w:rPr>
        <mc:AlternateContent>
          <mc:Choice Requires="wps">
            <w:drawing>
              <wp:inline distT="0" distB="0" distL="0" distR="0" wp14:anchorId="685C8173" wp14:editId="54DA5421">
                <wp:extent cx="6096000" cy="1404620"/>
                <wp:effectExtent l="0" t="0" r="1905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22CCD" w14:textId="77777777" w:rsidR="00F853F1" w:rsidRPr="00F853F1" w:rsidRDefault="00F853F1" w:rsidP="00F853F1">
                            <w:pPr>
                              <w:rPr>
                                <w:bCs/>
                              </w:rPr>
                            </w:pPr>
                            <w:r w:rsidRPr="00F853F1">
                              <w:rPr>
                                <w:bCs/>
                              </w:rPr>
                              <w:t xml:space="preserve">Issue 1-4: Is there a need to introduce scaling factor </w:t>
                            </w:r>
                            <w:proofErr w:type="spellStart"/>
                            <w:r w:rsidRPr="00F853F1">
                              <w:rPr>
                                <w:bCs/>
                              </w:rPr>
                              <w:t>Kgap</w:t>
                            </w:r>
                            <w:proofErr w:type="spellEnd"/>
                            <w:r w:rsidRPr="00F853F1">
                              <w:rPr>
                                <w:bCs/>
                              </w:rPr>
                              <w:t xml:space="preserve"> when the PDC resources occasions collide with MG?</w:t>
                            </w:r>
                          </w:p>
                          <w:p w14:paraId="6080D633" w14:textId="77777777" w:rsidR="00BA79ED" w:rsidRPr="00BA79ED" w:rsidRDefault="00BA79ED" w:rsidP="00BA79ED">
                            <w:pPr>
                              <w:rPr>
                                <w:bCs/>
                              </w:rPr>
                            </w:pPr>
                            <w:r w:rsidRPr="00BA79ED">
                              <w:rPr>
                                <w:bCs/>
                              </w:rPr>
                              <w:t>Agreement in GTW May 18</w:t>
                            </w:r>
                            <w:r w:rsidRPr="00BA79ED">
                              <w:rPr>
                                <w:bCs/>
                                <w:vertAlign w:val="superscript"/>
                              </w:rPr>
                              <w:t>th</w:t>
                            </w:r>
                            <w:r w:rsidRPr="00BA79ED">
                              <w:rPr>
                                <w:bCs/>
                              </w:rPr>
                              <w:t>: further discuss below options:</w:t>
                            </w:r>
                          </w:p>
                          <w:p w14:paraId="49A64DC0" w14:textId="77777777" w:rsidR="00BA79ED" w:rsidRPr="00BA79ED" w:rsidRDefault="00BA79ED" w:rsidP="00BA79ED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BA79ED">
                              <w:t>Option 1: Introduce s</w:t>
                            </w:r>
                            <w:r w:rsidRPr="00BA79ED">
                              <w:rPr>
                                <w:bCs/>
                              </w:rPr>
                              <w:t xml:space="preserve">caling factor </w:t>
                            </w:r>
                            <w:proofErr w:type="spellStart"/>
                            <w:r w:rsidRPr="00BA79ED">
                              <w:rPr>
                                <w:bCs/>
                              </w:rPr>
                              <w:t>Kgap</w:t>
                            </w:r>
                            <w:proofErr w:type="spellEnd"/>
                            <w:r w:rsidRPr="00BA79ED">
                              <w:rPr>
                                <w:bCs/>
                              </w:rPr>
                              <w:t xml:space="preserve"> when the PDC resources occasions collide with legacy MG only</w:t>
                            </w:r>
                          </w:p>
                          <w:p w14:paraId="0C0195D2" w14:textId="77777777" w:rsidR="00BA79ED" w:rsidRPr="00BA79ED" w:rsidRDefault="00BA79ED" w:rsidP="00BA79ED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BA79ED">
                              <w:rPr>
                                <w:bCs/>
                              </w:rPr>
                              <w:t xml:space="preserve">Option 3: </w:t>
                            </w:r>
                            <w:r w:rsidRPr="00BA79ED">
                              <w:t>No requirements defined for when PDC resources collide with gaps</w:t>
                            </w:r>
                          </w:p>
                          <w:p w14:paraId="79529075" w14:textId="768E982A" w:rsidR="00BD5C5A" w:rsidRDefault="00BA79ED" w:rsidP="00BA79ED">
                            <w:pPr>
                              <w:numPr>
                                <w:ilvl w:val="1"/>
                                <w:numId w:val="33"/>
                              </w:numPr>
                            </w:pPr>
                            <w:r w:rsidRPr="00BA79ED">
                              <w:t xml:space="preserve">Clarification on the requirements applicable conditions need to </w:t>
                            </w:r>
                            <w:proofErr w:type="spellStart"/>
                            <w:proofErr w:type="gramStart"/>
                            <w:r w:rsidRPr="00BA79ED">
                              <w:t>included</w:t>
                            </w:r>
                            <w:proofErr w:type="spellEnd"/>
                            <w:proofErr w:type="gramEnd"/>
                            <w:r w:rsidRPr="00BA79ED">
                              <w:t xml:space="preserve"> into specification for this option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5C8173" id="_x0000_s1027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">
                <v:textbox style="mso-fit-shape-to-text:t">
                  <w:txbxContent>
                    <w:p w14:paraId="17822CCD" w14:textId="77777777" w:rsidR="00F853F1" w:rsidRPr="00F853F1" w:rsidRDefault="00F853F1" w:rsidP="00F853F1">
                      <w:pPr>
                        <w:rPr>
                          <w:bCs/>
                        </w:rPr>
                      </w:pPr>
                      <w:r w:rsidRPr="00F853F1">
                        <w:rPr>
                          <w:bCs/>
                        </w:rPr>
                        <w:t xml:space="preserve">Issue 1-4: Is there a need to introduce scaling factor </w:t>
                      </w:r>
                      <w:proofErr w:type="spellStart"/>
                      <w:r w:rsidRPr="00F853F1">
                        <w:rPr>
                          <w:bCs/>
                        </w:rPr>
                        <w:t>Kgap</w:t>
                      </w:r>
                      <w:proofErr w:type="spellEnd"/>
                      <w:r w:rsidRPr="00F853F1">
                        <w:rPr>
                          <w:bCs/>
                        </w:rPr>
                        <w:t xml:space="preserve"> when the PDC resources occasions collide with MG?</w:t>
                      </w:r>
                    </w:p>
                    <w:p w14:paraId="6080D633" w14:textId="77777777" w:rsidR="00BA79ED" w:rsidRPr="00BA79ED" w:rsidRDefault="00BA79ED" w:rsidP="00BA79ED">
                      <w:pPr>
                        <w:rPr>
                          <w:bCs/>
                        </w:rPr>
                      </w:pPr>
                      <w:r w:rsidRPr="00BA79ED">
                        <w:rPr>
                          <w:bCs/>
                        </w:rPr>
                        <w:t>Agreement in GTW May 18</w:t>
                      </w:r>
                      <w:r w:rsidRPr="00BA79ED">
                        <w:rPr>
                          <w:bCs/>
                          <w:vertAlign w:val="superscript"/>
                        </w:rPr>
                        <w:t>th</w:t>
                      </w:r>
                      <w:r w:rsidRPr="00BA79ED">
                        <w:rPr>
                          <w:bCs/>
                        </w:rPr>
                        <w:t>: further discuss below options:</w:t>
                      </w:r>
                    </w:p>
                    <w:p w14:paraId="49A64DC0" w14:textId="77777777" w:rsidR="00BA79ED" w:rsidRPr="00BA79ED" w:rsidRDefault="00BA79ED" w:rsidP="00BA79ED">
                      <w:pPr>
                        <w:numPr>
                          <w:ilvl w:val="0"/>
                          <w:numId w:val="33"/>
                        </w:numPr>
                      </w:pPr>
                      <w:r w:rsidRPr="00BA79ED">
                        <w:t>Option 1: Introduce s</w:t>
                      </w:r>
                      <w:r w:rsidRPr="00BA79ED">
                        <w:rPr>
                          <w:bCs/>
                        </w:rPr>
                        <w:t xml:space="preserve">caling factor </w:t>
                      </w:r>
                      <w:proofErr w:type="spellStart"/>
                      <w:r w:rsidRPr="00BA79ED">
                        <w:rPr>
                          <w:bCs/>
                        </w:rPr>
                        <w:t>Kgap</w:t>
                      </w:r>
                      <w:proofErr w:type="spellEnd"/>
                      <w:r w:rsidRPr="00BA79ED">
                        <w:rPr>
                          <w:bCs/>
                        </w:rPr>
                        <w:t xml:space="preserve"> when the PDC resources occasions collide with legacy MG only</w:t>
                      </w:r>
                    </w:p>
                    <w:p w14:paraId="0C0195D2" w14:textId="77777777" w:rsidR="00BA79ED" w:rsidRPr="00BA79ED" w:rsidRDefault="00BA79ED" w:rsidP="00BA79ED">
                      <w:pPr>
                        <w:numPr>
                          <w:ilvl w:val="0"/>
                          <w:numId w:val="33"/>
                        </w:numPr>
                      </w:pPr>
                      <w:r w:rsidRPr="00BA79ED">
                        <w:rPr>
                          <w:bCs/>
                        </w:rPr>
                        <w:t xml:space="preserve">Option 3: </w:t>
                      </w:r>
                      <w:r w:rsidRPr="00BA79ED">
                        <w:t>No requirements defined for when PDC resources collide with gaps</w:t>
                      </w:r>
                    </w:p>
                    <w:p w14:paraId="79529075" w14:textId="768E982A" w:rsidR="00BD5C5A" w:rsidRDefault="00BA79ED" w:rsidP="00BA79ED">
                      <w:pPr>
                        <w:numPr>
                          <w:ilvl w:val="1"/>
                          <w:numId w:val="33"/>
                        </w:numPr>
                      </w:pPr>
                      <w:r w:rsidRPr="00BA79ED">
                        <w:t xml:space="preserve">Clarification on the requirements applicable conditions need to </w:t>
                      </w:r>
                      <w:proofErr w:type="spellStart"/>
                      <w:r w:rsidRPr="00BA79ED">
                        <w:t>included</w:t>
                      </w:r>
                      <w:proofErr w:type="spellEnd"/>
                      <w:r w:rsidRPr="00BA79ED">
                        <w:t xml:space="preserve"> into specification for this option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8B80EE" w14:textId="3F6C95D3" w:rsidR="009933BF" w:rsidRPr="00A712C5" w:rsidRDefault="0053158D" w:rsidP="00BD5C5A">
      <w:pPr>
        <w:rPr>
          <w:sz w:val="22"/>
          <w:szCs w:val="22"/>
          <w:lang w:val="en-US"/>
        </w:rPr>
      </w:pPr>
      <w:r w:rsidRPr="00A712C5">
        <w:rPr>
          <w:sz w:val="22"/>
          <w:szCs w:val="22"/>
          <w:lang w:val="en-US"/>
        </w:rPr>
        <w:t xml:space="preserve">Measurement period requirements for L1-RSRP, RLM and BFD measurements include a scaling factor </w:t>
      </w:r>
      <w:r w:rsidR="00A712C5">
        <w:rPr>
          <w:sz w:val="22"/>
          <w:szCs w:val="22"/>
          <w:lang w:val="en-US"/>
        </w:rPr>
        <w:t>(</w:t>
      </w:r>
      <w:r w:rsidRPr="00A712C5">
        <w:rPr>
          <w:sz w:val="22"/>
          <w:szCs w:val="22"/>
          <w:lang w:val="en-US"/>
        </w:rPr>
        <w:t>P</w:t>
      </w:r>
      <w:r w:rsidR="00A712C5">
        <w:rPr>
          <w:sz w:val="22"/>
          <w:szCs w:val="22"/>
          <w:lang w:val="en-US"/>
        </w:rPr>
        <w:t>)</w:t>
      </w:r>
      <w:r w:rsidRPr="00A712C5">
        <w:rPr>
          <w:sz w:val="22"/>
          <w:szCs w:val="22"/>
          <w:lang w:val="en-US"/>
        </w:rPr>
        <w:t xml:space="preserve"> </w:t>
      </w:r>
      <w:r w:rsidR="00A712C5">
        <w:rPr>
          <w:sz w:val="22"/>
          <w:szCs w:val="22"/>
          <w:lang w:val="en-US"/>
        </w:rPr>
        <w:t>that</w:t>
      </w:r>
      <w:r w:rsidRPr="00A712C5">
        <w:rPr>
          <w:sz w:val="22"/>
          <w:szCs w:val="22"/>
          <w:lang w:val="en-US"/>
        </w:rPr>
        <w:t xml:space="preserve"> account</w:t>
      </w:r>
      <w:r w:rsidR="00A712C5">
        <w:rPr>
          <w:sz w:val="22"/>
          <w:szCs w:val="22"/>
          <w:lang w:val="en-US"/>
        </w:rPr>
        <w:t>s</w:t>
      </w:r>
      <w:r w:rsidRPr="00A712C5">
        <w:rPr>
          <w:sz w:val="22"/>
          <w:szCs w:val="22"/>
          <w:lang w:val="en-US"/>
        </w:rPr>
        <w:t xml:space="preserve"> for collisions with measurement gaps, including conc</w:t>
      </w:r>
      <w:r w:rsidR="00A712C5" w:rsidRPr="00A712C5">
        <w:rPr>
          <w:sz w:val="22"/>
          <w:szCs w:val="22"/>
          <w:lang w:val="en-US"/>
        </w:rPr>
        <w:t>urrent measurement gaps in Rel-17.</w:t>
      </w:r>
      <w:r w:rsidR="00A712C5">
        <w:rPr>
          <w:sz w:val="22"/>
          <w:szCs w:val="22"/>
          <w:lang w:val="en-US"/>
        </w:rPr>
        <w:t xml:space="preserve"> In our view, a similar scaling factor can be added for RTT-based PDC measurements.</w:t>
      </w:r>
    </w:p>
    <w:p w14:paraId="54DE40FB" w14:textId="2AE25227" w:rsidR="003955E5" w:rsidRDefault="00257DFB" w:rsidP="00BD5C5A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2: </w:t>
      </w:r>
      <w:r w:rsidR="009A569D" w:rsidRPr="00356880">
        <w:rPr>
          <w:b/>
          <w:bCs/>
          <w:sz w:val="22"/>
          <w:szCs w:val="22"/>
          <w:lang w:val="en-US"/>
        </w:rPr>
        <w:t xml:space="preserve">Introduce a scaling factor </w:t>
      </w:r>
      <w:proofErr w:type="spellStart"/>
      <w:r w:rsidR="009A569D" w:rsidRPr="00356880">
        <w:rPr>
          <w:b/>
          <w:bCs/>
          <w:sz w:val="22"/>
          <w:szCs w:val="22"/>
          <w:lang w:val="en-US"/>
        </w:rPr>
        <w:t>K</w:t>
      </w:r>
      <w:r w:rsidR="009A569D" w:rsidRPr="00356880">
        <w:rPr>
          <w:b/>
          <w:bCs/>
          <w:sz w:val="22"/>
          <w:szCs w:val="22"/>
          <w:vertAlign w:val="subscript"/>
          <w:lang w:val="en-US"/>
        </w:rPr>
        <w:t>gap</w:t>
      </w:r>
      <w:proofErr w:type="spellEnd"/>
      <w:r w:rsidR="009A569D" w:rsidRPr="00356880">
        <w:rPr>
          <w:b/>
          <w:bCs/>
          <w:sz w:val="22"/>
          <w:szCs w:val="22"/>
          <w:lang w:val="en-US"/>
        </w:rPr>
        <w:t xml:space="preserve">, </w:t>
      </w:r>
      <w:r w:rsidR="00356880" w:rsidRPr="00356880">
        <w:rPr>
          <w:b/>
          <w:bCs/>
          <w:sz w:val="22"/>
          <w:szCs w:val="22"/>
          <w:lang w:val="en-US"/>
        </w:rPr>
        <w:t>like</w:t>
      </w:r>
      <w:r w:rsidR="009A569D" w:rsidRPr="00356880">
        <w:rPr>
          <w:b/>
          <w:bCs/>
          <w:sz w:val="22"/>
          <w:szCs w:val="22"/>
          <w:lang w:val="en-US"/>
        </w:rPr>
        <w:t xml:space="preserve"> the scaling </w:t>
      </w:r>
      <w:r w:rsidR="00356880" w:rsidRPr="00356880">
        <w:rPr>
          <w:b/>
          <w:bCs/>
          <w:sz w:val="22"/>
          <w:szCs w:val="22"/>
          <w:lang w:val="en-US"/>
        </w:rPr>
        <w:t xml:space="preserve">factor </w:t>
      </w:r>
      <w:r w:rsidR="009A569D" w:rsidRPr="00356880">
        <w:rPr>
          <w:b/>
          <w:bCs/>
          <w:sz w:val="22"/>
          <w:szCs w:val="22"/>
          <w:lang w:val="en-US"/>
        </w:rPr>
        <w:t xml:space="preserve">P for </w:t>
      </w:r>
      <w:r w:rsidR="00356880" w:rsidRPr="00356880">
        <w:rPr>
          <w:b/>
          <w:bCs/>
          <w:sz w:val="22"/>
          <w:szCs w:val="22"/>
          <w:lang w:val="en-US"/>
        </w:rPr>
        <w:t>L1-RSRP, RLM and BFD measurements, to account for collisions between PDC RS resources and measurement gaps, including concurrent measurement gaps.</w:t>
      </w:r>
    </w:p>
    <w:p w14:paraId="3BD1B341" w14:textId="72C64C65" w:rsidR="003955E5" w:rsidRPr="00D04CD7" w:rsidRDefault="003955E5" w:rsidP="00BD5C5A">
      <w:pPr>
        <w:rPr>
          <w:sz w:val="22"/>
          <w:szCs w:val="22"/>
          <w:lang w:val="en-US"/>
        </w:rPr>
      </w:pPr>
      <w:r w:rsidRPr="00D04CD7">
        <w:rPr>
          <w:sz w:val="22"/>
          <w:szCs w:val="22"/>
          <w:lang w:val="en-US"/>
        </w:rPr>
        <w:t>For collisions between PDC RS resources an</w:t>
      </w:r>
      <w:r w:rsidR="00073F53" w:rsidRPr="00D04CD7">
        <w:rPr>
          <w:sz w:val="22"/>
          <w:szCs w:val="22"/>
          <w:lang w:val="en-US"/>
        </w:rPr>
        <w:t>d</w:t>
      </w:r>
      <w:r w:rsidRPr="00D04CD7">
        <w:rPr>
          <w:sz w:val="22"/>
          <w:szCs w:val="22"/>
          <w:lang w:val="en-US"/>
        </w:rPr>
        <w:t xml:space="preserve"> </w:t>
      </w:r>
      <w:r w:rsidR="00073F53" w:rsidRPr="00D04CD7">
        <w:rPr>
          <w:sz w:val="22"/>
          <w:szCs w:val="22"/>
          <w:lang w:val="en-US"/>
        </w:rPr>
        <w:t>PRS processing windows (PPW)</w:t>
      </w:r>
      <w:r w:rsidR="00D04CD7" w:rsidRPr="00D04CD7">
        <w:rPr>
          <w:sz w:val="22"/>
          <w:szCs w:val="22"/>
          <w:lang w:val="en-US"/>
        </w:rPr>
        <w:t>, the measurement period</w:t>
      </w:r>
      <w:r w:rsidR="00597DC5">
        <w:rPr>
          <w:sz w:val="22"/>
          <w:szCs w:val="22"/>
          <w:lang w:val="en-US"/>
        </w:rPr>
        <w:t xml:space="preserve"> for PDC </w:t>
      </w:r>
      <w:r w:rsidR="00D04CD7" w:rsidRPr="00D04CD7">
        <w:rPr>
          <w:sz w:val="22"/>
          <w:szCs w:val="22"/>
          <w:lang w:val="en-US"/>
        </w:rPr>
        <w:t xml:space="preserve">can be extended </w:t>
      </w:r>
      <w:r w:rsidR="00A56746">
        <w:rPr>
          <w:sz w:val="22"/>
          <w:szCs w:val="22"/>
          <w:lang w:val="en-US"/>
        </w:rPr>
        <w:t xml:space="preserve">(by an unspecified amount) </w:t>
      </w:r>
      <w:r w:rsidR="00D04CD7" w:rsidRPr="00D04CD7">
        <w:rPr>
          <w:sz w:val="22"/>
          <w:szCs w:val="22"/>
          <w:lang w:val="en-US"/>
        </w:rPr>
        <w:t xml:space="preserve">when some of the </w:t>
      </w:r>
      <w:r w:rsidR="00655D2A">
        <w:rPr>
          <w:sz w:val="22"/>
          <w:szCs w:val="22"/>
          <w:lang w:val="en-US"/>
        </w:rPr>
        <w:t xml:space="preserve">PDC </w:t>
      </w:r>
      <w:r w:rsidR="00D04CD7" w:rsidRPr="00D04CD7">
        <w:rPr>
          <w:sz w:val="22"/>
          <w:szCs w:val="22"/>
          <w:lang w:val="en-US"/>
        </w:rPr>
        <w:t xml:space="preserve">RS resources experience collisions. If all the </w:t>
      </w:r>
      <w:r w:rsidR="00655D2A">
        <w:rPr>
          <w:sz w:val="22"/>
          <w:szCs w:val="22"/>
          <w:lang w:val="en-US"/>
        </w:rPr>
        <w:t xml:space="preserve">PDC </w:t>
      </w:r>
      <w:r w:rsidR="00D04CD7" w:rsidRPr="00D04CD7">
        <w:rPr>
          <w:sz w:val="22"/>
          <w:szCs w:val="22"/>
          <w:lang w:val="en-US"/>
        </w:rPr>
        <w:t>RS resources collide with PPW, no requirements would apply.</w:t>
      </w:r>
    </w:p>
    <w:p w14:paraId="3FCE28E7" w14:textId="37040A2B" w:rsidR="00C95896" w:rsidRDefault="00C95896" w:rsidP="00BD5C5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</w:t>
      </w:r>
      <w:r w:rsidR="00085F64">
        <w:rPr>
          <w:b/>
          <w:bCs/>
          <w:sz w:val="22"/>
          <w:szCs w:val="22"/>
          <w:lang w:val="en-US"/>
        </w:rPr>
        <w:t>a</w:t>
      </w:r>
      <w:r>
        <w:rPr>
          <w:b/>
          <w:bCs/>
          <w:sz w:val="22"/>
          <w:szCs w:val="22"/>
          <w:lang w:val="en-US"/>
        </w:rPr>
        <w:t xml:space="preserve">: For UEs configured to perform PRS measurements with </w:t>
      </w:r>
      <w:r w:rsidR="00073F53">
        <w:rPr>
          <w:b/>
          <w:bCs/>
          <w:sz w:val="22"/>
          <w:szCs w:val="22"/>
          <w:lang w:val="en-US"/>
        </w:rPr>
        <w:t xml:space="preserve">Type 1A/1B </w:t>
      </w:r>
      <w:r>
        <w:rPr>
          <w:b/>
          <w:bCs/>
          <w:sz w:val="22"/>
          <w:szCs w:val="22"/>
          <w:lang w:val="en-US"/>
        </w:rPr>
        <w:t xml:space="preserve">PPW, </w:t>
      </w:r>
      <w:r w:rsidR="00914C25">
        <w:rPr>
          <w:b/>
          <w:bCs/>
          <w:sz w:val="22"/>
          <w:szCs w:val="22"/>
          <w:lang w:val="en-US"/>
        </w:rPr>
        <w:t>the</w:t>
      </w:r>
      <w:r w:rsidR="00B0152B">
        <w:rPr>
          <w:b/>
          <w:bCs/>
          <w:sz w:val="22"/>
          <w:szCs w:val="22"/>
          <w:lang w:val="en-US"/>
        </w:rPr>
        <w:t xml:space="preserve"> </w:t>
      </w:r>
      <w:r w:rsidR="00914C25">
        <w:rPr>
          <w:b/>
          <w:bCs/>
          <w:sz w:val="22"/>
          <w:szCs w:val="22"/>
          <w:lang w:val="en-US"/>
        </w:rPr>
        <w:t>measurement period</w:t>
      </w:r>
      <w:r w:rsidR="00310805">
        <w:rPr>
          <w:b/>
          <w:bCs/>
          <w:sz w:val="22"/>
          <w:szCs w:val="22"/>
          <w:lang w:val="en-US"/>
        </w:rPr>
        <w:t xml:space="preserve"> for PDC</w:t>
      </w:r>
      <w:r w:rsidR="00914C25">
        <w:rPr>
          <w:b/>
          <w:bCs/>
          <w:sz w:val="22"/>
          <w:szCs w:val="22"/>
          <w:lang w:val="en-US"/>
        </w:rPr>
        <w:t xml:space="preserve"> </w:t>
      </w:r>
      <w:r w:rsidR="007061AF">
        <w:rPr>
          <w:b/>
          <w:bCs/>
          <w:sz w:val="22"/>
          <w:szCs w:val="22"/>
          <w:lang w:val="en-US"/>
        </w:rPr>
        <w:t>can be longer</w:t>
      </w:r>
      <w:r w:rsidR="00914C25">
        <w:rPr>
          <w:b/>
          <w:bCs/>
          <w:sz w:val="22"/>
          <w:szCs w:val="22"/>
          <w:lang w:val="en-US"/>
        </w:rPr>
        <w:t xml:space="preserve"> if some of the PDC RS resources collide with</w:t>
      </w:r>
      <w:r>
        <w:rPr>
          <w:b/>
          <w:bCs/>
          <w:sz w:val="22"/>
          <w:szCs w:val="22"/>
          <w:lang w:val="en-US"/>
        </w:rPr>
        <w:t xml:space="preserve"> PPW instances where PRS has higher priority than CSI-RS</w:t>
      </w:r>
      <w:r w:rsidR="007061AF">
        <w:rPr>
          <w:b/>
          <w:bCs/>
          <w:sz w:val="22"/>
          <w:szCs w:val="22"/>
          <w:lang w:val="en-US"/>
        </w:rPr>
        <w:t xml:space="preserve"> (PRS for PDC is considered to have the same priority as CSI-RS).</w:t>
      </w:r>
      <w:r w:rsidR="00A6775D">
        <w:rPr>
          <w:b/>
          <w:bCs/>
          <w:sz w:val="22"/>
          <w:szCs w:val="22"/>
          <w:lang w:val="en-US"/>
        </w:rPr>
        <w:t xml:space="preserve"> No measurement </w:t>
      </w:r>
      <w:r w:rsidR="005C7EE2">
        <w:rPr>
          <w:b/>
          <w:bCs/>
          <w:sz w:val="22"/>
          <w:szCs w:val="22"/>
          <w:lang w:val="en-US"/>
        </w:rPr>
        <w:t>period</w:t>
      </w:r>
      <w:r w:rsidR="00A6775D">
        <w:rPr>
          <w:b/>
          <w:bCs/>
          <w:sz w:val="22"/>
          <w:szCs w:val="22"/>
          <w:lang w:val="en-US"/>
        </w:rPr>
        <w:t xml:space="preserve"> for PDC </w:t>
      </w:r>
      <w:r w:rsidR="00962655">
        <w:rPr>
          <w:b/>
          <w:bCs/>
          <w:sz w:val="22"/>
          <w:szCs w:val="22"/>
          <w:lang w:val="en-US"/>
        </w:rPr>
        <w:t>is</w:t>
      </w:r>
      <w:r w:rsidR="00A6775D">
        <w:rPr>
          <w:b/>
          <w:bCs/>
          <w:sz w:val="22"/>
          <w:szCs w:val="22"/>
          <w:lang w:val="en-US"/>
        </w:rPr>
        <w:t xml:space="preserve"> defined in that case.</w:t>
      </w:r>
    </w:p>
    <w:p w14:paraId="302C1A1A" w14:textId="4F192DB0" w:rsidR="00085F64" w:rsidRDefault="00085F64" w:rsidP="00085F64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3b: For UEs configured to perform PRS measurements with </w:t>
      </w:r>
      <w:r w:rsidR="0056488F">
        <w:rPr>
          <w:b/>
          <w:bCs/>
          <w:sz w:val="22"/>
          <w:szCs w:val="22"/>
          <w:lang w:val="en-US"/>
        </w:rPr>
        <w:t>Type 1A/1B PPW</w:t>
      </w:r>
      <w:r>
        <w:rPr>
          <w:b/>
          <w:bCs/>
          <w:sz w:val="22"/>
          <w:szCs w:val="22"/>
          <w:lang w:val="en-US"/>
        </w:rPr>
        <w:t xml:space="preserve">, no measurement requirements </w:t>
      </w:r>
      <w:r w:rsidR="00994F10">
        <w:rPr>
          <w:b/>
          <w:bCs/>
          <w:sz w:val="22"/>
          <w:szCs w:val="22"/>
          <w:lang w:val="en-US"/>
        </w:rPr>
        <w:t xml:space="preserve">for PDC </w:t>
      </w:r>
      <w:r>
        <w:rPr>
          <w:b/>
          <w:bCs/>
          <w:sz w:val="22"/>
          <w:szCs w:val="22"/>
          <w:lang w:val="en-US"/>
        </w:rPr>
        <w:t>apply if the PDC RS resources always collide with PPW instances where PRS has higher priority than CSI-RS</w:t>
      </w:r>
      <w:r w:rsidR="00962655">
        <w:rPr>
          <w:b/>
          <w:bCs/>
          <w:sz w:val="22"/>
          <w:szCs w:val="22"/>
          <w:lang w:val="en-US"/>
        </w:rPr>
        <w:t xml:space="preserve"> (PRS for PDC is considered to have the same priority as CSI-RS)</w:t>
      </w:r>
      <w:r>
        <w:rPr>
          <w:b/>
          <w:bCs/>
          <w:sz w:val="22"/>
          <w:szCs w:val="22"/>
          <w:lang w:val="en-US"/>
        </w:rPr>
        <w:t>.</w:t>
      </w:r>
    </w:p>
    <w:p w14:paraId="18115140" w14:textId="6E3F736E" w:rsidR="00085F64" w:rsidRDefault="00085F64" w:rsidP="00BD5C5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4a: For UEs configured to perform PRS measurements with </w:t>
      </w:r>
      <w:r w:rsidR="0056488F">
        <w:rPr>
          <w:b/>
          <w:bCs/>
          <w:sz w:val="22"/>
          <w:szCs w:val="22"/>
          <w:lang w:val="en-US"/>
        </w:rPr>
        <w:t>Type 2 PPW</w:t>
      </w:r>
      <w:r>
        <w:rPr>
          <w:b/>
          <w:bCs/>
          <w:sz w:val="22"/>
          <w:szCs w:val="22"/>
          <w:lang w:val="en-US"/>
        </w:rPr>
        <w:t>, the measurement period</w:t>
      </w:r>
      <w:r w:rsidR="006C1EC4">
        <w:rPr>
          <w:b/>
          <w:bCs/>
          <w:sz w:val="22"/>
          <w:szCs w:val="22"/>
          <w:lang w:val="en-US"/>
        </w:rPr>
        <w:t xml:space="preserve"> for PDC</w:t>
      </w:r>
      <w:r>
        <w:rPr>
          <w:b/>
          <w:bCs/>
          <w:sz w:val="22"/>
          <w:szCs w:val="22"/>
          <w:lang w:val="en-US"/>
        </w:rPr>
        <w:t xml:space="preserve"> </w:t>
      </w:r>
      <w:r w:rsidR="001331C9">
        <w:rPr>
          <w:b/>
          <w:bCs/>
          <w:sz w:val="22"/>
          <w:szCs w:val="22"/>
          <w:lang w:val="en-US"/>
        </w:rPr>
        <w:t>can be longer</w:t>
      </w:r>
      <w:r>
        <w:rPr>
          <w:b/>
          <w:bCs/>
          <w:sz w:val="22"/>
          <w:szCs w:val="22"/>
          <w:lang w:val="en-US"/>
        </w:rPr>
        <w:t xml:space="preserve"> if some of the PDC RS resources collide with PRS symbols where PRS has higher priority than CSI-RS</w:t>
      </w:r>
      <w:r w:rsidR="001331C9">
        <w:rPr>
          <w:b/>
          <w:bCs/>
          <w:sz w:val="22"/>
          <w:szCs w:val="22"/>
          <w:lang w:val="en-US"/>
        </w:rPr>
        <w:t xml:space="preserve"> (PRS for PDC is considered to have the same priority as CSI-RS). No measurement period for PDC is defined in that case</w:t>
      </w:r>
      <w:r>
        <w:rPr>
          <w:b/>
          <w:bCs/>
          <w:sz w:val="22"/>
          <w:szCs w:val="22"/>
          <w:lang w:val="en-US"/>
        </w:rPr>
        <w:t>.</w:t>
      </w:r>
    </w:p>
    <w:p w14:paraId="7AB67D4F" w14:textId="07708870" w:rsidR="00B1268A" w:rsidRPr="00257DFB" w:rsidRDefault="00C11202" w:rsidP="00BD5C5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R="004A1181">
        <w:rPr>
          <w:b/>
          <w:bCs/>
          <w:sz w:val="22"/>
          <w:szCs w:val="22"/>
          <w:lang w:val="en-US"/>
        </w:rPr>
        <w:t>4</w:t>
      </w:r>
      <w:r w:rsidR="00085F64">
        <w:rPr>
          <w:b/>
          <w:bCs/>
          <w:sz w:val="22"/>
          <w:szCs w:val="22"/>
          <w:lang w:val="en-US"/>
        </w:rPr>
        <w:t>b</w:t>
      </w:r>
      <w:r>
        <w:rPr>
          <w:b/>
          <w:bCs/>
          <w:sz w:val="22"/>
          <w:szCs w:val="22"/>
          <w:lang w:val="en-US"/>
        </w:rPr>
        <w:t xml:space="preserve">: For UEs configured to perform PRS measurements with </w:t>
      </w:r>
      <w:r w:rsidR="0056488F">
        <w:rPr>
          <w:b/>
          <w:bCs/>
          <w:sz w:val="22"/>
          <w:szCs w:val="22"/>
          <w:lang w:val="en-US"/>
        </w:rPr>
        <w:t>Type 2 PPW</w:t>
      </w:r>
      <w:r>
        <w:rPr>
          <w:b/>
          <w:bCs/>
          <w:sz w:val="22"/>
          <w:szCs w:val="22"/>
          <w:lang w:val="en-US"/>
        </w:rPr>
        <w:t xml:space="preserve">, no measurement requirements </w:t>
      </w:r>
      <w:r w:rsidR="00AB3BEC">
        <w:rPr>
          <w:b/>
          <w:bCs/>
          <w:sz w:val="22"/>
          <w:szCs w:val="22"/>
          <w:lang w:val="en-US"/>
        </w:rPr>
        <w:t xml:space="preserve">for PDC </w:t>
      </w:r>
      <w:r>
        <w:rPr>
          <w:b/>
          <w:bCs/>
          <w:sz w:val="22"/>
          <w:szCs w:val="22"/>
          <w:lang w:val="en-US"/>
        </w:rPr>
        <w:t>apply if the PDC RS resources always collide with P</w:t>
      </w:r>
      <w:r w:rsidR="00403803">
        <w:rPr>
          <w:b/>
          <w:bCs/>
          <w:sz w:val="22"/>
          <w:szCs w:val="22"/>
          <w:lang w:val="en-US"/>
        </w:rPr>
        <w:t>RS</w:t>
      </w:r>
      <w:r>
        <w:rPr>
          <w:b/>
          <w:bCs/>
          <w:sz w:val="22"/>
          <w:szCs w:val="22"/>
          <w:lang w:val="en-US"/>
        </w:rPr>
        <w:t xml:space="preserve"> </w:t>
      </w:r>
      <w:r w:rsidR="00EA7606">
        <w:rPr>
          <w:b/>
          <w:bCs/>
          <w:sz w:val="22"/>
          <w:szCs w:val="22"/>
          <w:lang w:val="en-US"/>
        </w:rPr>
        <w:t xml:space="preserve">symbols </w:t>
      </w:r>
      <w:r w:rsidR="00012558">
        <w:rPr>
          <w:b/>
          <w:bCs/>
          <w:sz w:val="22"/>
          <w:szCs w:val="22"/>
          <w:lang w:val="en-US"/>
        </w:rPr>
        <w:t>where</w:t>
      </w:r>
      <w:r>
        <w:rPr>
          <w:b/>
          <w:bCs/>
          <w:sz w:val="22"/>
          <w:szCs w:val="22"/>
          <w:lang w:val="en-US"/>
        </w:rPr>
        <w:t xml:space="preserve"> PRS has higher priority than CSI-RS</w:t>
      </w:r>
      <w:r w:rsidR="00165789">
        <w:rPr>
          <w:b/>
          <w:bCs/>
          <w:sz w:val="22"/>
          <w:szCs w:val="22"/>
          <w:lang w:val="en-US"/>
        </w:rPr>
        <w:t xml:space="preserve"> (PRS for PDC is considered to have the same priority as CSI-RS)</w:t>
      </w:r>
      <w:r>
        <w:rPr>
          <w:b/>
          <w:bCs/>
          <w:sz w:val="22"/>
          <w:szCs w:val="22"/>
          <w:lang w:val="en-US"/>
        </w:rPr>
        <w:t>.</w:t>
      </w:r>
    </w:p>
    <w:p w14:paraId="0783489C" w14:textId="567FD95F" w:rsidR="0099042E" w:rsidRDefault="00174FC4" w:rsidP="005D6C7D">
      <w:pPr>
        <w:pStyle w:val="Heading1"/>
        <w:rPr>
          <w:lang w:val="en-US"/>
        </w:rPr>
      </w:pPr>
      <w:r>
        <w:rPr>
          <w:lang w:val="en-US"/>
        </w:rPr>
        <w:t>Measurement requirements with DRX</w:t>
      </w:r>
    </w:p>
    <w:p w14:paraId="01C2FE29" w14:textId="2F444492" w:rsidR="00434D29" w:rsidRPr="00434D29" w:rsidRDefault="00AB7C31" w:rsidP="00434D29">
      <w:pPr>
        <w:rPr>
          <w:lang w:val="en-US"/>
        </w:rPr>
      </w:pPr>
      <w:r w:rsidRPr="00B953F5">
        <w:rPr>
          <w:sz w:val="22"/>
          <w:szCs w:val="22"/>
          <w:lang w:val="en-US"/>
        </w:rPr>
        <w:t>RAN4 has also discussed whether to have a differentiated measurement requirement when DRX is configured</w:t>
      </w:r>
      <w:r w:rsidR="008553D3" w:rsidRPr="00B953F5">
        <w:rPr>
          <w:sz w:val="22"/>
          <w:szCs w:val="22"/>
          <w:lang w:val="en-US"/>
        </w:rPr>
        <w:t>.</w:t>
      </w:r>
      <w:r w:rsidR="000976DC" w:rsidRPr="00B953F5">
        <w:rPr>
          <w:sz w:val="22"/>
          <w:szCs w:val="22"/>
          <w:lang w:val="en-US"/>
        </w:rPr>
        <w:t xml:space="preserve"> The following options are being considered [1].</w:t>
      </w:r>
    </w:p>
    <w:p w14:paraId="58C414B6" w14:textId="6BF2BD0A" w:rsidR="00174FC4" w:rsidRDefault="00174FC4" w:rsidP="00174FC4">
      <w:pPr>
        <w:rPr>
          <w:lang w:val="en-US"/>
        </w:rPr>
      </w:pPr>
      <w:r w:rsidRPr="00174FC4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3C2E66E8" wp14:editId="631CEA5E">
                <wp:extent cx="6096000" cy="1404620"/>
                <wp:effectExtent l="0" t="0" r="1905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CB0A4" w14:textId="1247C603" w:rsidR="00174FC4" w:rsidRPr="00174FC4" w:rsidRDefault="00174FC4" w:rsidP="00174FC4">
                            <w:pPr>
                              <w:rPr>
                                <w:bCs/>
                              </w:rPr>
                            </w:pPr>
                            <w:r w:rsidRPr="00174FC4">
                              <w:rPr>
                                <w:bCs/>
                              </w:rPr>
                              <w:t>Issue 1-8: Is there a need to define DRX requirements for PDC measurement?</w:t>
                            </w:r>
                          </w:p>
                          <w:p w14:paraId="6231638F" w14:textId="77777777" w:rsidR="00174FC4" w:rsidRPr="00174FC4" w:rsidRDefault="00174FC4" w:rsidP="00174FC4">
                            <w:r w:rsidRPr="00174FC4">
                              <w:t>Way forward/Agreement: further discuss</w:t>
                            </w:r>
                          </w:p>
                          <w:p w14:paraId="1BC558F1" w14:textId="77777777" w:rsidR="00174FC4" w:rsidRPr="00174FC4" w:rsidRDefault="00174FC4" w:rsidP="00174FC4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174FC4">
                              <w:t xml:space="preserve">Option 1: Yes, </w:t>
                            </w:r>
                            <w:r w:rsidRPr="00174FC4">
                              <w:rPr>
                                <w:lang w:val="en-US"/>
                              </w:rPr>
                              <w:t>define DRX requirements for PDC such that UE is assumed to take one sample per DRX cycle</w:t>
                            </w:r>
                            <w:r w:rsidRPr="00174FC4">
                              <w:t>.</w:t>
                            </w:r>
                          </w:p>
                          <w:p w14:paraId="63C25751" w14:textId="51B846E1" w:rsidR="00174FC4" w:rsidRPr="00F54684" w:rsidRDefault="00174FC4" w:rsidP="00174FC4">
                            <w:pPr>
                              <w:numPr>
                                <w:ilvl w:val="0"/>
                                <w:numId w:val="33"/>
                              </w:numPr>
                            </w:pPr>
                            <w:r w:rsidRPr="00174FC4">
                              <w:t>Option 2: Other</w:t>
                            </w:r>
                          </w:p>
                          <w:p w14:paraId="755B6C46" w14:textId="5268A86A" w:rsidR="00174FC4" w:rsidRPr="00174FC4" w:rsidRDefault="00174FC4">
                            <w:pPr>
                              <w:rPr>
                                <w:bCs/>
                              </w:rPr>
                            </w:pPr>
                            <w:r w:rsidRPr="00174FC4">
                              <w:rPr>
                                <w:bCs/>
                              </w:rPr>
                              <w:t xml:space="preserve">Agreement in GTW </w:t>
                            </w:r>
                            <w:proofErr w:type="gramStart"/>
                            <w:r w:rsidRPr="00174FC4">
                              <w:rPr>
                                <w:bCs/>
                              </w:rPr>
                              <w:t>may</w:t>
                            </w:r>
                            <w:proofErr w:type="gramEnd"/>
                            <w:r w:rsidRPr="00174FC4">
                              <w:rPr>
                                <w:bCs/>
                              </w:rPr>
                              <w:t xml:space="preserve"> 18</w:t>
                            </w:r>
                            <w:r w:rsidRPr="00174FC4">
                              <w:rPr>
                                <w:bCs/>
                                <w:vertAlign w:val="superscript"/>
                              </w:rPr>
                              <w:t>th</w:t>
                            </w:r>
                            <w:r w:rsidRPr="00174FC4">
                              <w:rPr>
                                <w:bCs/>
                              </w:rPr>
                              <w:t xml:space="preserve">: FFS whether define DRX requirements for PDC measurement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2E66E8" id="_x0000_s1028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">
                <v:textbox style="mso-fit-shape-to-text:t">
                  <w:txbxContent>
                    <w:p w14:paraId="3C9CB0A4" w14:textId="1247C603" w:rsidR="00174FC4" w:rsidRPr="00174FC4" w:rsidRDefault="00174FC4" w:rsidP="00174FC4">
                      <w:pPr>
                        <w:rPr>
                          <w:bCs/>
                        </w:rPr>
                      </w:pPr>
                      <w:r w:rsidRPr="00174FC4">
                        <w:rPr>
                          <w:bCs/>
                        </w:rPr>
                        <w:t>Issue 1-8: Is there a need to define DRX requirements for PDC measurement?</w:t>
                      </w:r>
                    </w:p>
                    <w:p w14:paraId="6231638F" w14:textId="77777777" w:rsidR="00174FC4" w:rsidRPr="00174FC4" w:rsidRDefault="00174FC4" w:rsidP="00174FC4">
                      <w:r w:rsidRPr="00174FC4">
                        <w:t>Way forward/Agreement: further discuss</w:t>
                      </w:r>
                    </w:p>
                    <w:p w14:paraId="1BC558F1" w14:textId="77777777" w:rsidR="00174FC4" w:rsidRPr="00174FC4" w:rsidRDefault="00174FC4" w:rsidP="00174FC4">
                      <w:pPr>
                        <w:numPr>
                          <w:ilvl w:val="0"/>
                          <w:numId w:val="33"/>
                        </w:numPr>
                      </w:pPr>
                      <w:r w:rsidRPr="00174FC4">
                        <w:t xml:space="preserve">Option 1: Yes, </w:t>
                      </w:r>
                      <w:r w:rsidRPr="00174FC4">
                        <w:rPr>
                          <w:lang w:val="en-US"/>
                        </w:rPr>
                        <w:t>define DRX requirements for PDC such that UE is assumed to take one sample per DRX cycle</w:t>
                      </w:r>
                      <w:r w:rsidRPr="00174FC4">
                        <w:t>.</w:t>
                      </w:r>
                    </w:p>
                    <w:p w14:paraId="63C25751" w14:textId="51B846E1" w:rsidR="00174FC4" w:rsidRPr="00F54684" w:rsidRDefault="00174FC4" w:rsidP="00174FC4">
                      <w:pPr>
                        <w:numPr>
                          <w:ilvl w:val="0"/>
                          <w:numId w:val="33"/>
                        </w:numPr>
                      </w:pPr>
                      <w:r w:rsidRPr="00174FC4">
                        <w:t>Option 2: Other</w:t>
                      </w:r>
                    </w:p>
                    <w:p w14:paraId="755B6C46" w14:textId="5268A86A" w:rsidR="00174FC4" w:rsidRPr="00174FC4" w:rsidRDefault="00174FC4">
                      <w:pPr>
                        <w:rPr>
                          <w:bCs/>
                        </w:rPr>
                      </w:pPr>
                      <w:r w:rsidRPr="00174FC4">
                        <w:rPr>
                          <w:bCs/>
                        </w:rPr>
                        <w:t>Agreement in GTW may 18</w:t>
                      </w:r>
                      <w:r w:rsidRPr="00174FC4">
                        <w:rPr>
                          <w:bCs/>
                          <w:vertAlign w:val="superscript"/>
                        </w:rPr>
                        <w:t>th</w:t>
                      </w:r>
                      <w:r w:rsidRPr="00174FC4">
                        <w:rPr>
                          <w:bCs/>
                        </w:rPr>
                        <w:t xml:space="preserve">: FFS whether define DRX requirements for PDC measurement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85B619" w14:textId="649CCA3F" w:rsidR="003A62F4" w:rsidRPr="00484B9A" w:rsidRDefault="00DC0A99" w:rsidP="00F871CB">
      <w:pPr>
        <w:rPr>
          <w:sz w:val="22"/>
          <w:szCs w:val="22"/>
          <w:lang w:val="en-US"/>
        </w:rPr>
      </w:pPr>
      <w:r w:rsidRPr="00AE45AE">
        <w:rPr>
          <w:sz w:val="22"/>
          <w:szCs w:val="22"/>
          <w:lang w:val="en-US"/>
        </w:rPr>
        <w:t>We support</w:t>
      </w:r>
      <w:r w:rsidR="00FF5E56" w:rsidRPr="00AE45AE">
        <w:rPr>
          <w:sz w:val="22"/>
          <w:szCs w:val="22"/>
          <w:lang w:val="en-US"/>
        </w:rPr>
        <w:t xml:space="preserve"> </w:t>
      </w:r>
      <w:r w:rsidR="003A6D5E" w:rsidRPr="00AE45AE">
        <w:rPr>
          <w:sz w:val="22"/>
          <w:szCs w:val="22"/>
          <w:lang w:val="en-US"/>
        </w:rPr>
        <w:t>defining a different requirement for PDC measurement period when DRX is configured</w:t>
      </w:r>
      <w:r w:rsidRPr="00AE45AE">
        <w:rPr>
          <w:sz w:val="22"/>
          <w:szCs w:val="22"/>
          <w:lang w:val="en-US"/>
        </w:rPr>
        <w:t>.</w:t>
      </w:r>
      <w:r w:rsidR="003A6D5E" w:rsidRPr="00AE45AE">
        <w:rPr>
          <w:sz w:val="22"/>
          <w:szCs w:val="22"/>
          <w:lang w:val="en-US"/>
        </w:rPr>
        <w:t xml:space="preserve"> </w:t>
      </w:r>
      <w:r w:rsidR="006C3B76" w:rsidRPr="00AE45AE">
        <w:rPr>
          <w:sz w:val="22"/>
          <w:szCs w:val="22"/>
          <w:lang w:val="en-US"/>
        </w:rPr>
        <w:t>Configuration of SRS and PRS/TRS for PDC</w:t>
      </w:r>
      <w:r w:rsidR="00FA4595" w:rsidRPr="00AE45AE">
        <w:rPr>
          <w:sz w:val="22"/>
          <w:szCs w:val="22"/>
          <w:lang w:val="en-US"/>
        </w:rPr>
        <w:t xml:space="preserve"> is done by serving </w:t>
      </w:r>
      <w:proofErr w:type="spellStart"/>
      <w:r w:rsidR="00FA4595" w:rsidRPr="00AE45AE">
        <w:rPr>
          <w:sz w:val="22"/>
          <w:szCs w:val="22"/>
          <w:lang w:val="en-US"/>
        </w:rPr>
        <w:t>gNB</w:t>
      </w:r>
      <w:proofErr w:type="spellEnd"/>
      <w:r w:rsidR="00FA4595" w:rsidRPr="00AE45AE">
        <w:rPr>
          <w:sz w:val="22"/>
          <w:szCs w:val="22"/>
          <w:lang w:val="en-US"/>
        </w:rPr>
        <w:t xml:space="preserve">, with knowledge of UE </w:t>
      </w:r>
      <w:r w:rsidR="00C54BCA" w:rsidRPr="00AE45AE">
        <w:rPr>
          <w:sz w:val="22"/>
          <w:szCs w:val="22"/>
          <w:lang w:val="en-US"/>
        </w:rPr>
        <w:t>DRX configuration.</w:t>
      </w:r>
      <w:r w:rsidR="006C3B76" w:rsidRPr="00AE45AE">
        <w:rPr>
          <w:sz w:val="22"/>
          <w:szCs w:val="22"/>
          <w:lang w:val="en-US"/>
        </w:rPr>
        <w:t xml:space="preserve"> </w:t>
      </w:r>
      <w:r w:rsidR="00835B4B" w:rsidRPr="00AE45AE">
        <w:rPr>
          <w:sz w:val="22"/>
          <w:szCs w:val="22"/>
          <w:lang w:val="en-US"/>
        </w:rPr>
        <w:t>In addition, the UE is not expected to transmit periodic or semi-persistent SRS outsid</w:t>
      </w:r>
      <w:r w:rsidR="008F11A8" w:rsidRPr="00AE45AE">
        <w:rPr>
          <w:sz w:val="22"/>
          <w:szCs w:val="22"/>
          <w:lang w:val="en-US"/>
        </w:rPr>
        <w:t>e of the DRX active period.</w:t>
      </w:r>
    </w:p>
    <w:p w14:paraId="5A4B15BA" w14:textId="3F958047" w:rsidR="00F871CB" w:rsidRDefault="00257DFB" w:rsidP="00F871CB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 xml:space="preserve">Proposal </w:t>
      </w:r>
      <w:r w:rsidR="00A8310D" w:rsidRPr="00F871CB">
        <w:rPr>
          <w:b/>
          <w:bCs/>
          <w:sz w:val="22"/>
          <w:szCs w:val="22"/>
          <w:lang w:val="en-US"/>
        </w:rPr>
        <w:t>5</w:t>
      </w:r>
      <w:r w:rsidRPr="00F871CB">
        <w:rPr>
          <w:b/>
          <w:bCs/>
          <w:sz w:val="22"/>
          <w:szCs w:val="22"/>
          <w:lang w:val="en-US"/>
        </w:rPr>
        <w:t>:</w:t>
      </w:r>
      <w:r w:rsidR="00146938">
        <w:rPr>
          <w:b/>
          <w:bCs/>
          <w:sz w:val="22"/>
          <w:szCs w:val="22"/>
          <w:lang w:val="en-US"/>
        </w:rPr>
        <w:t xml:space="preserve"> Define </w:t>
      </w:r>
      <w:r w:rsidR="004A7872">
        <w:rPr>
          <w:b/>
          <w:bCs/>
          <w:sz w:val="22"/>
          <w:szCs w:val="22"/>
          <w:lang w:val="en-US"/>
        </w:rPr>
        <w:t xml:space="preserve">PDC requirements so that </w:t>
      </w:r>
      <w:r w:rsidR="008B7A5D">
        <w:rPr>
          <w:b/>
          <w:bCs/>
          <w:sz w:val="22"/>
          <w:szCs w:val="22"/>
          <w:lang w:val="en-US"/>
        </w:rPr>
        <w:t xml:space="preserve">one sample per DRX cycle is assumed </w:t>
      </w:r>
      <w:r w:rsidR="004A7872">
        <w:rPr>
          <w:b/>
          <w:bCs/>
          <w:sz w:val="22"/>
          <w:szCs w:val="22"/>
          <w:lang w:val="en-US"/>
        </w:rPr>
        <w:t>when DRX is configured</w:t>
      </w:r>
      <w:r w:rsidR="00A37FEE">
        <w:rPr>
          <w:b/>
          <w:bCs/>
          <w:sz w:val="22"/>
          <w:szCs w:val="22"/>
          <w:lang w:val="en-US"/>
        </w:rPr>
        <w:t>.</w:t>
      </w:r>
    </w:p>
    <w:p w14:paraId="30556C78" w14:textId="77777777" w:rsidR="00372D78" w:rsidRPr="00752B98" w:rsidRDefault="00601787" w:rsidP="00601787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>For</w:t>
      </w:r>
      <w:r w:rsidR="009836C6" w:rsidRPr="00752B98">
        <w:rPr>
          <w:b/>
          <w:bCs/>
          <w:sz w:val="22"/>
          <w:szCs w:val="22"/>
        </w:rPr>
        <w:t xml:space="preserve"> the</w:t>
      </w:r>
      <w:r w:rsidRPr="00752B98">
        <w:rPr>
          <w:b/>
          <w:bCs/>
          <w:sz w:val="22"/>
          <w:szCs w:val="22"/>
        </w:rPr>
        <w:t xml:space="preserve"> measurement period requirement with PRS,</w:t>
      </w:r>
    </w:p>
    <w:p w14:paraId="6567080C" w14:textId="7FB12274" w:rsidR="00601787" w:rsidRPr="00752B98" w:rsidRDefault="00372D78" w:rsidP="00372D78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>D</w:t>
      </w:r>
      <w:r w:rsidR="009836C6" w:rsidRPr="00752B98">
        <w:rPr>
          <w:b/>
          <w:bCs/>
          <w:sz w:val="22"/>
          <w:szCs w:val="22"/>
        </w:rPr>
        <w:t>efine</w:t>
      </w:r>
      <w:r w:rsidR="009836C6" w:rsidRPr="00752B98">
        <w:rPr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noProof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effect</m:t>
            </m:r>
          </m:sub>
        </m:sSub>
        <m:r>
          <m:rPr>
            <m:sty m:val="b"/>
          </m:rPr>
          <w:rPr>
            <w:rFonts w:ascii="Cambria Math" w:hAnsi="Cambria Math"/>
            <w:noProof/>
            <w:sz w:val="22"/>
            <w:szCs w:val="22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noProof/>
            <w:sz w:val="22"/>
            <w:szCs w:val="22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noProof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noProof/>
                    <w:sz w:val="22"/>
                    <w:szCs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2"/>
                    <w:szCs w:val="22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2"/>
                    <w:szCs w:val="22"/>
                  </w:rPr>
                  <m:t>LCM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noProof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PRS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DRX</m:t>
                        </m:r>
                      </m:sub>
                    </m:sSub>
                  </m:e>
                </m:d>
              </m:den>
            </m:f>
          </m:e>
        </m:d>
        <m:r>
          <m:rPr>
            <m:sty m:val="b"/>
          </m:rPr>
          <w:rPr>
            <w:rFonts w:ascii="Cambria Math" w:hAnsi="Cambria Math"/>
            <w:noProof/>
            <w:sz w:val="22"/>
            <w:szCs w:val="22"/>
          </w:rPr>
          <m:t>*</m:t>
        </m:r>
        <m:r>
          <m:rPr>
            <m:sty m:val="bi"/>
          </m:rPr>
          <w:rPr>
            <w:rFonts w:ascii="Cambria Math" w:hAnsi="Cambria Math"/>
            <w:noProof/>
            <w:sz w:val="22"/>
            <w:szCs w:val="22"/>
          </w:rPr>
          <m:t>LCM</m:t>
        </m:r>
        <m:d>
          <m:dPr>
            <m:ctrlPr>
              <w:rPr>
                <w:rFonts w:ascii="Cambria Math" w:hAnsi="Cambria Math"/>
                <w:b/>
                <w:bCs/>
                <w:i/>
                <w:noProof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PRS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DRX</m:t>
                </m:r>
              </m:sub>
            </m:sSub>
          </m:e>
        </m:d>
      </m:oMath>
      <w:r w:rsidR="001E6076" w:rsidRPr="00752B98">
        <w:rPr>
          <w:b/>
          <w:bCs/>
          <w:sz w:val="22"/>
          <w:szCs w:val="22"/>
        </w:rPr>
        <w:t xml:space="preserve">, </w:t>
      </w:r>
      <w:r w:rsidR="009549DE" w:rsidRPr="00752B98">
        <w:rPr>
          <w:b/>
          <w:b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DRX</m:t>
            </m:r>
          </m:sub>
        </m:sSub>
      </m:oMath>
      <w:r w:rsidR="009549DE" w:rsidRPr="00752B98">
        <w:rPr>
          <w:b/>
          <w:bCs/>
          <w:sz w:val="22"/>
          <w:szCs w:val="22"/>
        </w:rPr>
        <w:t xml:space="preserve"> is the DRX cycle length</w:t>
      </w:r>
    </w:p>
    <w:p w14:paraId="706E7AD9" w14:textId="4FF223DA" w:rsidR="00372D78" w:rsidRPr="00752B98" w:rsidRDefault="00372D78" w:rsidP="00372D78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 xml:space="preserve">FFS: </w:t>
      </w:r>
      <w:r w:rsidR="00126204" w:rsidRPr="00752B98">
        <w:rPr>
          <w:b/>
          <w:bCs/>
          <w:sz w:val="22"/>
          <w:szCs w:val="22"/>
        </w:rPr>
        <w:t xml:space="preserve">How to define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available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_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PRS</m:t>
            </m:r>
          </m:sub>
        </m:sSub>
      </m:oMath>
      <w:r w:rsidR="00126204" w:rsidRPr="00752B98">
        <w:rPr>
          <w:b/>
          <w:bCs/>
          <w:sz w:val="22"/>
          <w:szCs w:val="22"/>
        </w:rPr>
        <w:t xml:space="preserve"> when DRX is configured</w:t>
      </w:r>
    </w:p>
    <w:p w14:paraId="5965DAE9" w14:textId="77777777" w:rsidR="008E1028" w:rsidRPr="00752B98" w:rsidRDefault="00DF475F" w:rsidP="00601787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 xml:space="preserve">For the measurement period requirement with </w:t>
      </w:r>
      <w:r w:rsidRPr="00752B98">
        <w:rPr>
          <w:b/>
          <w:bCs/>
          <w:sz w:val="22"/>
          <w:szCs w:val="22"/>
        </w:rPr>
        <w:t>T</w:t>
      </w:r>
      <w:r w:rsidRPr="00752B98">
        <w:rPr>
          <w:b/>
          <w:bCs/>
          <w:sz w:val="22"/>
          <w:szCs w:val="22"/>
        </w:rPr>
        <w:t>RS,</w:t>
      </w:r>
    </w:p>
    <w:p w14:paraId="6CBF57F1" w14:textId="70D2E850" w:rsidR="009836C6" w:rsidRPr="00752B98" w:rsidRDefault="008E1028" w:rsidP="008E1028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>D</w:t>
      </w:r>
      <w:r w:rsidR="00DF475F" w:rsidRPr="00752B98">
        <w:rPr>
          <w:b/>
          <w:bCs/>
          <w:sz w:val="22"/>
          <w:szCs w:val="22"/>
        </w:rPr>
        <w:t>efin</w:t>
      </w:r>
      <w:r w:rsidR="00DF475F" w:rsidRPr="00752B98">
        <w:rPr>
          <w:b/>
          <w:bCs/>
          <w:sz w:val="22"/>
          <w:szCs w:val="22"/>
        </w:rPr>
        <w:t>e</w:t>
      </w:r>
      <w:r w:rsidRPr="00752B98">
        <w:rPr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UERxTx,TRS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Calibri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sample</m:t>
            </m:r>
          </m:sub>
        </m:sSub>
        <m:r>
          <m:rPr>
            <m:sty m:val="b"/>
          </m:rPr>
          <w:rPr>
            <w:rFonts w:ascii="Cambria Math" w:hAnsi="Cambria Math" w:cs="Calibri"/>
            <w:sz w:val="22"/>
            <w:szCs w:val="22"/>
          </w:rPr>
          <m:t xml:space="preserve"> </m:t>
        </m:r>
        <m:r>
          <m:rPr>
            <m:sty m:val="b"/>
          </m:rPr>
          <w:rPr>
            <w:rFonts w:ascii="Cambria Math" w:hAnsi="Cambria Math"/>
            <w:sz w:val="22"/>
            <w:szCs w:val="22"/>
          </w:rPr>
          <m:t>*</m:t>
        </m:r>
        <m:r>
          <m:rPr>
            <m:sty m:val="bi"/>
          </m:rPr>
          <w:rPr>
            <w:rFonts w:ascii="Cambria Math" w:hAnsi="Cambria Math"/>
            <w:noProof/>
            <w:sz w:val="22"/>
            <w:szCs w:val="22"/>
          </w:rPr>
          <m:t>LCM</m:t>
        </m:r>
        <m:d>
          <m:dPr>
            <m:ctrlPr>
              <w:rPr>
                <w:rFonts w:ascii="Cambria Math" w:hAnsi="Cambria Math"/>
                <w:b/>
                <w:bCs/>
                <w:i/>
                <w:noProof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DRX</m:t>
                </m:r>
              </m:sub>
            </m:sSub>
          </m:e>
        </m:d>
      </m:oMath>
      <w:r w:rsidRPr="00752B98">
        <w:rPr>
          <w:b/>
          <w:bCs/>
          <w:sz w:val="22"/>
          <w:szCs w:val="22"/>
        </w:rPr>
        <w:t xml:space="preserve">, </w:t>
      </w:r>
      <w:r w:rsidRPr="00752B98">
        <w:rPr>
          <w:b/>
          <w:b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DRX</m:t>
            </m:r>
          </m:sub>
        </m:sSub>
      </m:oMath>
      <w:r w:rsidRPr="00752B98">
        <w:rPr>
          <w:b/>
          <w:bCs/>
          <w:sz w:val="22"/>
          <w:szCs w:val="22"/>
        </w:rPr>
        <w:t xml:space="preserve"> is the DRX cycle length</w:t>
      </w:r>
    </w:p>
    <w:p w14:paraId="26E89A49" w14:textId="5CE9C205" w:rsidR="009E06E4" w:rsidRPr="00257DFB" w:rsidRDefault="009E06E4" w:rsidP="00174FC4">
      <w:pPr>
        <w:rPr>
          <w:b/>
          <w:bCs/>
          <w:sz w:val="22"/>
          <w:szCs w:val="22"/>
          <w:lang w:val="en-US"/>
        </w:rPr>
      </w:pPr>
      <w:r>
        <w:t xml:space="preserve"> </w:t>
      </w:r>
    </w:p>
    <w:p w14:paraId="72ABF70B" w14:textId="77777777" w:rsidR="00484B9A" w:rsidRDefault="00484B9A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56F43BE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2A8B2DDC" w14:textId="77777777" w:rsidR="002771E3" w:rsidRPr="006827AB" w:rsidRDefault="002771E3" w:rsidP="002771E3">
      <w:pPr>
        <w:rPr>
          <w:b/>
          <w:bCs/>
          <w:sz w:val="22"/>
          <w:szCs w:val="22"/>
          <w:lang w:val="en-US"/>
        </w:rPr>
      </w:pPr>
      <w:r w:rsidRPr="006827AB">
        <w:rPr>
          <w:b/>
          <w:bCs/>
          <w:sz w:val="22"/>
          <w:szCs w:val="22"/>
          <w:lang w:val="en-US"/>
        </w:rPr>
        <w:t xml:space="preserve">Proposal 1: </w:t>
      </w:r>
      <w:r>
        <w:rPr>
          <w:b/>
          <w:bCs/>
          <w:sz w:val="22"/>
          <w:szCs w:val="22"/>
          <w:lang w:val="en-US"/>
        </w:rPr>
        <w:t>Rel-17 UE Rx-Tx measurement requirements for RTT-based PDC, using either PRS or TRS as the DL reference signal, are based on 4 samples.</w:t>
      </w:r>
    </w:p>
    <w:p w14:paraId="2BFF8CAF" w14:textId="77777777" w:rsidR="00EE75F3" w:rsidRDefault="00EE75F3" w:rsidP="00EE75F3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2: Introduce a scaling factor </w:t>
      </w:r>
      <w:proofErr w:type="spellStart"/>
      <w:r w:rsidRPr="00356880">
        <w:rPr>
          <w:b/>
          <w:bCs/>
          <w:sz w:val="22"/>
          <w:szCs w:val="22"/>
          <w:lang w:val="en-US"/>
        </w:rPr>
        <w:t>K</w:t>
      </w:r>
      <w:r w:rsidRPr="00356880">
        <w:rPr>
          <w:b/>
          <w:bCs/>
          <w:sz w:val="22"/>
          <w:szCs w:val="22"/>
          <w:vertAlign w:val="subscript"/>
          <w:lang w:val="en-US"/>
        </w:rPr>
        <w:t>gap</w:t>
      </w:r>
      <w:proofErr w:type="spellEnd"/>
      <w:r w:rsidRPr="00356880">
        <w:rPr>
          <w:b/>
          <w:bCs/>
          <w:sz w:val="22"/>
          <w:szCs w:val="22"/>
          <w:lang w:val="en-US"/>
        </w:rPr>
        <w:t>, like the scaling factor P for L1-RSRP, RLM and BFD measurements, to account for collisions between PDC RS resources and measurement gaps, including concurrent measurement gaps.</w:t>
      </w:r>
    </w:p>
    <w:p w14:paraId="5F3A519D" w14:textId="77777777" w:rsidR="00756F54" w:rsidRDefault="00756F54" w:rsidP="00756F54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3a: For UEs configured to perform PRS measurements with Type 1A/1B PPW, the measurement period for PDC can be longer if some of the PDC RS resources collide with PPW instances where PRS has higher priority than CSI-RS (PRS for PDC is considered to have the same priority as CSI-RS). No measurement period for PDC is defined in that case.</w:t>
      </w:r>
    </w:p>
    <w:p w14:paraId="5B59D5F7" w14:textId="77777777" w:rsidR="00756F54" w:rsidRDefault="00756F54" w:rsidP="00756F54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3b: For UEs configured to perform PRS measurements with Type 1A/1B PPW, no measurement requirements for PDC apply if the PDC RS resources always collide with PPW instances where PRS has higher priority than CSI-RS (PRS for PDC is considered to have the same priority as CSI-RS).</w:t>
      </w:r>
    </w:p>
    <w:p w14:paraId="20724E15" w14:textId="77777777" w:rsidR="00756F54" w:rsidRDefault="00756F54" w:rsidP="00756F54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4a: For UEs configured to perform PRS measurements with Type 2 PPW, the measurement period for PDC can be longer if some of the PDC RS resources collide with PRS symbols where PRS has higher priority than CSI-RS (PRS for PDC is considered to have the same priority as CSI-RS). No measurement period for PDC is defined in that case.</w:t>
      </w:r>
    </w:p>
    <w:p w14:paraId="5C2A3DF0" w14:textId="77777777" w:rsidR="00756F54" w:rsidRPr="00257DFB" w:rsidRDefault="00756F54" w:rsidP="00756F54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4b: For UEs configured to perform PRS measurements with Type 2 PPW, no measurement requirements for PDC apply if the PDC RS resources always collide with PRS symbols where PRS has higher priority than CSI-RS (PRS for PDC is considered to have the same priority as CSI-RS).</w:t>
      </w:r>
    </w:p>
    <w:p w14:paraId="1E704A1C" w14:textId="77777777" w:rsidR="00484B9A" w:rsidRDefault="00484B9A" w:rsidP="00484B9A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>Proposal 5:</w:t>
      </w:r>
      <w:r>
        <w:rPr>
          <w:b/>
          <w:bCs/>
          <w:sz w:val="22"/>
          <w:szCs w:val="22"/>
          <w:lang w:val="en-US"/>
        </w:rPr>
        <w:t xml:space="preserve"> Define PDC requirements so that one sample per DRX cycle is assumed when DRX is configured.</w:t>
      </w:r>
    </w:p>
    <w:p w14:paraId="54D7DE80" w14:textId="77777777" w:rsidR="00484B9A" w:rsidRPr="00752B98" w:rsidRDefault="00484B9A" w:rsidP="00484B9A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>For the measurement period requirement with PRS,</w:t>
      </w:r>
    </w:p>
    <w:p w14:paraId="787FB587" w14:textId="77777777" w:rsidR="00484B9A" w:rsidRPr="00752B98" w:rsidRDefault="00484B9A" w:rsidP="00484B9A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 xml:space="preserve">Define </w:t>
      </w:r>
      <m:oMath>
        <m:sSub>
          <m:sSubPr>
            <m:ctrlPr>
              <w:rPr>
                <w:rFonts w:ascii="Cambria Math" w:hAnsi="Cambria Math"/>
                <w:b/>
                <w:bCs/>
                <w:noProof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2"/>
                <w:lang w:eastAsia="zh-CN"/>
              </w:rPr>
              <m:t>effect</m:t>
            </m:r>
          </m:sub>
        </m:sSub>
        <m:r>
          <m:rPr>
            <m:sty m:val="b"/>
          </m:rPr>
          <w:rPr>
            <w:rFonts w:ascii="Cambria Math" w:hAnsi="Cambria Math"/>
            <w:noProof/>
            <w:sz w:val="22"/>
            <w:szCs w:val="22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noProof/>
            <w:sz w:val="22"/>
            <w:szCs w:val="22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noProof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noProof/>
                    <w:sz w:val="22"/>
                    <w:szCs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2"/>
                    <w:szCs w:val="22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2"/>
                    <w:szCs w:val="22"/>
                  </w:rPr>
                  <m:t>LCM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noProof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PRS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DRX</m:t>
                        </m:r>
                      </m:sub>
                    </m:sSub>
                  </m:e>
                </m:d>
              </m:den>
            </m:f>
          </m:e>
        </m:d>
        <m:r>
          <m:rPr>
            <m:sty m:val="b"/>
          </m:rPr>
          <w:rPr>
            <w:rFonts w:ascii="Cambria Math" w:hAnsi="Cambria Math"/>
            <w:noProof/>
            <w:sz w:val="22"/>
            <w:szCs w:val="22"/>
          </w:rPr>
          <m:t>*</m:t>
        </m:r>
        <m:r>
          <m:rPr>
            <m:sty m:val="bi"/>
          </m:rPr>
          <w:rPr>
            <w:rFonts w:ascii="Cambria Math" w:hAnsi="Cambria Math"/>
            <w:noProof/>
            <w:sz w:val="22"/>
            <w:szCs w:val="22"/>
          </w:rPr>
          <m:t>LCM</m:t>
        </m:r>
        <m:d>
          <m:dPr>
            <m:ctrlPr>
              <w:rPr>
                <w:rFonts w:ascii="Cambria Math" w:hAnsi="Cambria Math"/>
                <w:b/>
                <w:bCs/>
                <w:i/>
                <w:noProof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PRS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DRX</m:t>
                </m:r>
              </m:sub>
            </m:sSub>
          </m:e>
        </m:d>
      </m:oMath>
      <w:r w:rsidRPr="00752B98">
        <w:rPr>
          <w:b/>
          <w:bCs/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DRX</m:t>
            </m:r>
          </m:sub>
        </m:sSub>
      </m:oMath>
      <w:r w:rsidRPr="00752B98">
        <w:rPr>
          <w:b/>
          <w:bCs/>
          <w:sz w:val="22"/>
          <w:szCs w:val="22"/>
        </w:rPr>
        <w:t xml:space="preserve"> is the DRX cycle length</w:t>
      </w:r>
    </w:p>
    <w:p w14:paraId="566404DC" w14:textId="77777777" w:rsidR="00484B9A" w:rsidRPr="00752B98" w:rsidRDefault="00484B9A" w:rsidP="00484B9A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 xml:space="preserve">FFS: How to define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available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_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PRS</m:t>
            </m:r>
          </m:sub>
        </m:sSub>
      </m:oMath>
      <w:r w:rsidRPr="00752B98">
        <w:rPr>
          <w:b/>
          <w:bCs/>
          <w:sz w:val="22"/>
          <w:szCs w:val="22"/>
        </w:rPr>
        <w:t xml:space="preserve"> when DRX is configured</w:t>
      </w:r>
    </w:p>
    <w:p w14:paraId="561B5FD6" w14:textId="77777777" w:rsidR="00484B9A" w:rsidRPr="00752B98" w:rsidRDefault="00484B9A" w:rsidP="00484B9A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>For the measurement period requirement with TRS,</w:t>
      </w:r>
    </w:p>
    <w:p w14:paraId="73386E81" w14:textId="77777777" w:rsidR="00484B9A" w:rsidRPr="00752B98" w:rsidRDefault="00484B9A" w:rsidP="00484B9A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752B98">
        <w:rPr>
          <w:b/>
          <w:bCs/>
          <w:sz w:val="22"/>
          <w:szCs w:val="22"/>
        </w:rPr>
        <w:t xml:space="preserve">Define </w:t>
      </w:r>
      <m:oMath>
        <m:sSub>
          <m:sSubPr>
            <m:ctrlPr>
              <w:rPr>
                <w:rFonts w:ascii="Cambria Math" w:hAnsi="Cambria Math" w:cs="Calibri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UERxTx,TRS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Calibri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sample</m:t>
            </m:r>
          </m:sub>
        </m:sSub>
        <m:r>
          <m:rPr>
            <m:sty m:val="b"/>
          </m:rPr>
          <w:rPr>
            <w:rFonts w:ascii="Cambria Math" w:hAnsi="Cambria Math" w:cs="Calibri"/>
            <w:sz w:val="22"/>
            <w:szCs w:val="22"/>
          </w:rPr>
          <m:t xml:space="preserve"> </m:t>
        </m:r>
        <m:r>
          <m:rPr>
            <m:sty m:val="b"/>
          </m:rPr>
          <w:rPr>
            <w:rFonts w:ascii="Cambria Math" w:hAnsi="Cambria Math"/>
            <w:sz w:val="22"/>
            <w:szCs w:val="22"/>
          </w:rPr>
          <m:t>*</m:t>
        </m:r>
        <m:r>
          <m:rPr>
            <m:sty m:val="bi"/>
          </m:rPr>
          <w:rPr>
            <w:rFonts w:ascii="Cambria Math" w:hAnsi="Cambria Math"/>
            <w:noProof/>
            <w:sz w:val="22"/>
            <w:szCs w:val="22"/>
          </w:rPr>
          <m:t>LCM</m:t>
        </m:r>
        <m:d>
          <m:dPr>
            <m:ctrlPr>
              <w:rPr>
                <w:rFonts w:ascii="Cambria Math" w:hAnsi="Cambria Math"/>
                <w:b/>
                <w:bCs/>
                <w:i/>
                <w:noProof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DRX</m:t>
                </m:r>
              </m:sub>
            </m:sSub>
          </m:e>
        </m:d>
      </m:oMath>
      <w:r w:rsidRPr="00752B98">
        <w:rPr>
          <w:b/>
          <w:bCs/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DRX</m:t>
            </m:r>
          </m:sub>
        </m:sSub>
      </m:oMath>
      <w:r w:rsidRPr="00752B98">
        <w:rPr>
          <w:b/>
          <w:bCs/>
          <w:sz w:val="22"/>
          <w:szCs w:val="22"/>
        </w:rPr>
        <w:t xml:space="preserve"> is the DRX cycle length</w:t>
      </w:r>
    </w:p>
    <w:p w14:paraId="3FA9C2DC" w14:textId="77777777" w:rsidR="00387071" w:rsidRPr="00387071" w:rsidRDefault="00387071" w:rsidP="00387071">
      <w:pPr>
        <w:rPr>
          <w:lang w:val="en-US"/>
        </w:rPr>
      </w:pP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A0CAA4" w14:textId="25B0680C" w:rsidR="00DE58AD" w:rsidRDefault="00DE58AD" w:rsidP="00DE58AD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</w:t>
      </w:r>
      <w:r w:rsidR="009C2E8C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-22</w:t>
      </w:r>
      <w:r w:rsidR="002572CE">
        <w:rPr>
          <w:sz w:val="22"/>
          <w:szCs w:val="22"/>
          <w:lang w:val="en-US"/>
        </w:rPr>
        <w:t>10618</w:t>
      </w:r>
      <w:r>
        <w:rPr>
          <w:sz w:val="22"/>
          <w:szCs w:val="22"/>
          <w:lang w:val="en-US"/>
        </w:rPr>
        <w:t xml:space="preserve">, </w:t>
      </w:r>
      <w:r w:rsidR="009C2E8C" w:rsidRPr="009C2E8C">
        <w:rPr>
          <w:sz w:val="22"/>
          <w:szCs w:val="22"/>
          <w:u w:val="single"/>
          <w:lang w:val="en-US"/>
        </w:rPr>
        <w:t xml:space="preserve">WF on </w:t>
      </w:r>
      <w:proofErr w:type="spellStart"/>
      <w:r w:rsidR="009C2E8C" w:rsidRPr="009C2E8C">
        <w:rPr>
          <w:sz w:val="22"/>
          <w:szCs w:val="22"/>
          <w:u w:val="single"/>
          <w:lang w:val="en-US"/>
        </w:rPr>
        <w:t>NR_IIOT_URLLC_enh</w:t>
      </w:r>
      <w:proofErr w:type="spellEnd"/>
      <w:r>
        <w:rPr>
          <w:sz w:val="22"/>
          <w:szCs w:val="22"/>
          <w:lang w:val="en-US"/>
        </w:rPr>
        <w:t>, RAN</w:t>
      </w:r>
      <w:r w:rsidR="003C22C0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#10</w:t>
      </w:r>
      <w:r w:rsidR="006770BF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-e</w:t>
      </w:r>
      <w:r w:rsidR="008F7619">
        <w:rPr>
          <w:sz w:val="22"/>
          <w:szCs w:val="22"/>
          <w:lang w:val="en-US"/>
        </w:rPr>
        <w:t>.</w:t>
      </w:r>
    </w:p>
    <w:p w14:paraId="7B944DC0" w14:textId="762A5222" w:rsidR="009F17EC" w:rsidRDefault="009F17EC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 w:rsidR="00D57059">
        <w:rPr>
          <w:sz w:val="22"/>
          <w:szCs w:val="22"/>
          <w:lang w:val="en-US"/>
        </w:rPr>
        <w:t xml:space="preserve"> R4-2207020, </w:t>
      </w:r>
      <w:r w:rsidR="00D57059" w:rsidRPr="009C2E8C">
        <w:rPr>
          <w:sz w:val="22"/>
          <w:szCs w:val="22"/>
          <w:u w:val="single"/>
          <w:lang w:val="en-US"/>
        </w:rPr>
        <w:t xml:space="preserve">WF on </w:t>
      </w:r>
      <w:proofErr w:type="spellStart"/>
      <w:r w:rsidR="00D57059" w:rsidRPr="009C2E8C">
        <w:rPr>
          <w:sz w:val="22"/>
          <w:szCs w:val="22"/>
          <w:u w:val="single"/>
          <w:lang w:val="en-US"/>
        </w:rPr>
        <w:t>NR_IIOT_URLLC_enh</w:t>
      </w:r>
      <w:proofErr w:type="spellEnd"/>
      <w:r w:rsidR="001865E9">
        <w:rPr>
          <w:sz w:val="22"/>
          <w:szCs w:val="22"/>
          <w:u w:val="single"/>
          <w:lang w:val="en-US"/>
        </w:rPr>
        <w:t xml:space="preserve"> RRM requirements</w:t>
      </w:r>
      <w:r w:rsidR="00D57059">
        <w:rPr>
          <w:sz w:val="22"/>
          <w:szCs w:val="22"/>
          <w:lang w:val="en-US"/>
        </w:rPr>
        <w:t>, RAN4#10</w:t>
      </w:r>
      <w:r w:rsidR="001865E9">
        <w:rPr>
          <w:sz w:val="22"/>
          <w:szCs w:val="22"/>
          <w:lang w:val="en-US"/>
        </w:rPr>
        <w:t>2</w:t>
      </w:r>
      <w:r w:rsidR="00D57059">
        <w:rPr>
          <w:sz w:val="22"/>
          <w:szCs w:val="22"/>
          <w:lang w:val="en-US"/>
        </w:rPr>
        <w:t>-e.</w:t>
      </w:r>
    </w:p>
    <w:p w14:paraId="2EB293EF" w14:textId="2CE50A68" w:rsidR="009F17EC" w:rsidRDefault="009F17EC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</w:t>
      </w:r>
      <w:r w:rsidR="002A591F">
        <w:rPr>
          <w:sz w:val="22"/>
          <w:szCs w:val="22"/>
          <w:lang w:val="en-US"/>
        </w:rPr>
        <w:t xml:space="preserve">R4-2210499, </w:t>
      </w:r>
      <w:r w:rsidR="002A591F" w:rsidRPr="002A591F">
        <w:rPr>
          <w:rFonts w:hint="eastAsia"/>
          <w:sz w:val="22"/>
          <w:szCs w:val="22"/>
          <w:u w:val="single"/>
          <w:lang w:val="en-US"/>
        </w:rPr>
        <w:t xml:space="preserve">Email discussion summary for </w:t>
      </w:r>
      <w:r w:rsidR="002A591F" w:rsidRPr="002A591F">
        <w:rPr>
          <w:sz w:val="22"/>
          <w:szCs w:val="22"/>
          <w:u w:val="single"/>
          <w:lang w:val="en-US"/>
        </w:rPr>
        <w:t xml:space="preserve">[103-e][230] </w:t>
      </w:r>
      <w:proofErr w:type="spellStart"/>
      <w:r w:rsidR="002A591F" w:rsidRPr="002A591F">
        <w:rPr>
          <w:sz w:val="22"/>
          <w:szCs w:val="22"/>
          <w:u w:val="single"/>
          <w:lang w:val="en-US"/>
        </w:rPr>
        <w:t>NR_IIOT_URLLC_enh</w:t>
      </w:r>
      <w:proofErr w:type="spellEnd"/>
      <w:r w:rsidR="002A591F">
        <w:rPr>
          <w:sz w:val="22"/>
          <w:szCs w:val="22"/>
          <w:lang w:val="en-US"/>
        </w:rPr>
        <w:t>, RAN4#10</w:t>
      </w:r>
      <w:r w:rsidR="00E173D9">
        <w:rPr>
          <w:sz w:val="22"/>
          <w:szCs w:val="22"/>
          <w:lang w:val="en-US"/>
        </w:rPr>
        <w:t>3</w:t>
      </w:r>
      <w:r w:rsidR="002A591F">
        <w:rPr>
          <w:sz w:val="22"/>
          <w:szCs w:val="22"/>
          <w:lang w:val="en-US"/>
        </w:rPr>
        <w:t>-e.</w:t>
      </w:r>
    </w:p>
    <w:sectPr w:rsidR="009F17EC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5813" w14:textId="77777777" w:rsidR="0073214A" w:rsidRDefault="0073214A">
      <w:r>
        <w:separator/>
      </w:r>
    </w:p>
  </w:endnote>
  <w:endnote w:type="continuationSeparator" w:id="0">
    <w:p w14:paraId="27AAEF9D" w14:textId="77777777" w:rsidR="0073214A" w:rsidRDefault="0073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E65" w14:textId="77777777" w:rsidR="0073214A" w:rsidRDefault="0073214A">
      <w:r>
        <w:separator/>
      </w:r>
    </w:p>
  </w:footnote>
  <w:footnote w:type="continuationSeparator" w:id="0">
    <w:p w14:paraId="541882FD" w14:textId="77777777" w:rsidR="0073214A" w:rsidRDefault="0073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AC430B"/>
    <w:multiLevelType w:val="hybridMultilevel"/>
    <w:tmpl w:val="6C96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432E2"/>
    <w:multiLevelType w:val="hybridMultilevel"/>
    <w:tmpl w:val="CBA29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AD6CFD"/>
    <w:multiLevelType w:val="hybridMultilevel"/>
    <w:tmpl w:val="8A686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34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2"/>
  </w:num>
  <w:num w:numId="9">
    <w:abstractNumId w:val="16"/>
  </w:num>
  <w:num w:numId="10">
    <w:abstractNumId w:val="24"/>
  </w:num>
  <w:num w:numId="11">
    <w:abstractNumId w:val="5"/>
  </w:num>
  <w:num w:numId="12">
    <w:abstractNumId w:val="4"/>
  </w:num>
  <w:num w:numId="13">
    <w:abstractNumId w:val="6"/>
  </w:num>
  <w:num w:numId="14">
    <w:abstractNumId w:val="25"/>
  </w:num>
  <w:num w:numId="15">
    <w:abstractNumId w:val="2"/>
  </w:num>
  <w:num w:numId="16">
    <w:abstractNumId w:val="3"/>
  </w:num>
  <w:num w:numId="17">
    <w:abstractNumId w:val="21"/>
  </w:num>
  <w:num w:numId="18">
    <w:abstractNumId w:val="14"/>
  </w:num>
  <w:num w:numId="19">
    <w:abstractNumId w:val="23"/>
  </w:num>
  <w:num w:numId="20">
    <w:abstractNumId w:val="11"/>
  </w:num>
  <w:num w:numId="21">
    <w:abstractNumId w:val="12"/>
  </w:num>
  <w:num w:numId="22">
    <w:abstractNumId w:val="7"/>
  </w:num>
  <w:num w:numId="23">
    <w:abstractNumId w:val="35"/>
  </w:num>
  <w:num w:numId="24">
    <w:abstractNumId w:val="33"/>
  </w:num>
  <w:num w:numId="25">
    <w:abstractNumId w:val="8"/>
  </w:num>
  <w:num w:numId="26">
    <w:abstractNumId w:val="27"/>
  </w:num>
  <w:num w:numId="27">
    <w:abstractNumId w:val="19"/>
  </w:num>
  <w:num w:numId="28">
    <w:abstractNumId w:val="20"/>
  </w:num>
  <w:num w:numId="29">
    <w:abstractNumId w:val="18"/>
  </w:num>
  <w:num w:numId="30">
    <w:abstractNumId w:val="28"/>
  </w:num>
  <w:num w:numId="31">
    <w:abstractNumId w:val="26"/>
  </w:num>
  <w:num w:numId="32">
    <w:abstractNumId w:val="10"/>
  </w:num>
  <w:num w:numId="33">
    <w:abstractNumId w:val="15"/>
  </w:num>
  <w:num w:numId="34">
    <w:abstractNumId w:val="22"/>
  </w:num>
  <w:num w:numId="35">
    <w:abstractNumId w:val="31"/>
  </w:num>
  <w:num w:numId="3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680"/>
    <w:rsid w:val="0001181D"/>
    <w:rsid w:val="00011B57"/>
    <w:rsid w:val="00011C44"/>
    <w:rsid w:val="000123B2"/>
    <w:rsid w:val="0001245D"/>
    <w:rsid w:val="00012558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743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3F53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16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64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6DC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6FDD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9E2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5DCF"/>
    <w:rsid w:val="000E60CC"/>
    <w:rsid w:val="000E61CD"/>
    <w:rsid w:val="000E6208"/>
    <w:rsid w:val="000E64DC"/>
    <w:rsid w:val="000E6744"/>
    <w:rsid w:val="000E6954"/>
    <w:rsid w:val="000E6ACC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204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1C9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938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32"/>
    <w:rsid w:val="00160296"/>
    <w:rsid w:val="001602D8"/>
    <w:rsid w:val="0016046E"/>
    <w:rsid w:val="001608DF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7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5789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99"/>
    <w:rsid w:val="001704BA"/>
    <w:rsid w:val="0017052D"/>
    <w:rsid w:val="00170570"/>
    <w:rsid w:val="001706FF"/>
    <w:rsid w:val="00170837"/>
    <w:rsid w:val="001709BD"/>
    <w:rsid w:val="00170C0A"/>
    <w:rsid w:val="00170E74"/>
    <w:rsid w:val="001710FA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AA0"/>
    <w:rsid w:val="00173BDB"/>
    <w:rsid w:val="00173EAF"/>
    <w:rsid w:val="00173F9B"/>
    <w:rsid w:val="001743D9"/>
    <w:rsid w:val="00174596"/>
    <w:rsid w:val="0017464E"/>
    <w:rsid w:val="001746C2"/>
    <w:rsid w:val="00174814"/>
    <w:rsid w:val="00174FC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E9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2C9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076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D0B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5C0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6EFB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6D4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CE"/>
    <w:rsid w:val="002578F7"/>
    <w:rsid w:val="002578FF"/>
    <w:rsid w:val="00257C19"/>
    <w:rsid w:val="00257DFB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021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1E3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BDC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91F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08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589"/>
    <w:rsid w:val="0031072C"/>
    <w:rsid w:val="00310805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880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D7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71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0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5E5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2F4"/>
    <w:rsid w:val="003A63C5"/>
    <w:rsid w:val="003A67D6"/>
    <w:rsid w:val="003A6A23"/>
    <w:rsid w:val="003A6AE8"/>
    <w:rsid w:val="003A6CFC"/>
    <w:rsid w:val="003A6D5E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37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803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224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4D29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1EB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EB5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0C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B9A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181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872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8E3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58D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900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88F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71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DC5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A37"/>
    <w:rsid w:val="005B2DCE"/>
    <w:rsid w:val="005B32B4"/>
    <w:rsid w:val="005B3367"/>
    <w:rsid w:val="005B354A"/>
    <w:rsid w:val="005B3889"/>
    <w:rsid w:val="005B38D5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C7EE2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AE4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78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D2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0BF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5ED"/>
    <w:rsid w:val="00682652"/>
    <w:rsid w:val="006827AB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EC4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76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4E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1AF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98D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14A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B98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1A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6F54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8F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301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0A2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264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414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4B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D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3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3C6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889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6A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5D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028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B99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1A8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25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AE6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9DE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1EF"/>
    <w:rsid w:val="00960A12"/>
    <w:rsid w:val="00960A39"/>
    <w:rsid w:val="00960BC2"/>
    <w:rsid w:val="00960BEB"/>
    <w:rsid w:val="00960C73"/>
    <w:rsid w:val="00960FD8"/>
    <w:rsid w:val="00960FDB"/>
    <w:rsid w:val="009616C3"/>
    <w:rsid w:val="009616E5"/>
    <w:rsid w:val="009618DC"/>
    <w:rsid w:val="0096199C"/>
    <w:rsid w:val="00961E4D"/>
    <w:rsid w:val="00962655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001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6C6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2E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3BF"/>
    <w:rsid w:val="009937B5"/>
    <w:rsid w:val="009939BA"/>
    <w:rsid w:val="00993AB5"/>
    <w:rsid w:val="00994C73"/>
    <w:rsid w:val="00994F10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69D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6E4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39F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7EC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28C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6C1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7C3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37FE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90C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46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5D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2C5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6C9E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0D"/>
    <w:rsid w:val="00A83156"/>
    <w:rsid w:val="00A83161"/>
    <w:rsid w:val="00A83256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3BEC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31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5AE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5C"/>
    <w:rsid w:val="00B012F2"/>
    <w:rsid w:val="00B0130A"/>
    <w:rsid w:val="00B0152B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68A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73D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59C"/>
    <w:rsid w:val="00B948A6"/>
    <w:rsid w:val="00B94EA6"/>
    <w:rsid w:val="00B95128"/>
    <w:rsid w:val="00B952D0"/>
    <w:rsid w:val="00B953F5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9ED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320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2E5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8CF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5A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0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703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4BCA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896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5D0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CD7"/>
    <w:rsid w:val="00D04DDA"/>
    <w:rsid w:val="00D04FA5"/>
    <w:rsid w:val="00D0517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38C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790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59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CAA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2E30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A99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4E61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75F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D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3A1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5C"/>
    <w:rsid w:val="00E432E7"/>
    <w:rsid w:val="00E43692"/>
    <w:rsid w:val="00E437D2"/>
    <w:rsid w:val="00E4383F"/>
    <w:rsid w:val="00E43958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06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940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5F3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73A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9F8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C0A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14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84"/>
    <w:rsid w:val="00F546B1"/>
    <w:rsid w:val="00F54B82"/>
    <w:rsid w:val="00F54C1F"/>
    <w:rsid w:val="00F54D20"/>
    <w:rsid w:val="00F54D8E"/>
    <w:rsid w:val="00F54EF6"/>
    <w:rsid w:val="00F550AE"/>
    <w:rsid w:val="00F55120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527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3F1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1CB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644"/>
    <w:rsid w:val="00F918B3"/>
    <w:rsid w:val="00F91B90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59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3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5E56"/>
    <w:rsid w:val="00FF6103"/>
    <w:rsid w:val="00FF614F"/>
    <w:rsid w:val="00FF6889"/>
    <w:rsid w:val="00FF6B89"/>
    <w:rsid w:val="00FF6EC0"/>
    <w:rsid w:val="00FF708B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8198</TotalTime>
  <Pages>4</Pages>
  <Words>1189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2452</cp:revision>
  <cp:lastPrinted>2009-04-22T21:01:00Z</cp:lastPrinted>
  <dcterms:created xsi:type="dcterms:W3CDTF">2020-07-20T16:47:00Z</dcterms:created>
  <dcterms:modified xsi:type="dcterms:W3CDTF">2022-08-10T18:06:00Z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